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39" w:rsidRPr="00CC5F72" w:rsidRDefault="00511D39" w:rsidP="00636800">
      <w:pPr>
        <w:pStyle w:val="Heading1"/>
        <w:rPr>
          <w:rFonts w:cs="Times New Roman"/>
        </w:rPr>
      </w:pPr>
      <w:r w:rsidRPr="00CC5F72">
        <w:rPr>
          <w:rFonts w:hint="eastAsia"/>
        </w:rPr>
        <w:t>企业和企业负责人征求意见表</w:t>
      </w:r>
    </w:p>
    <w:p w:rsidR="00511D39" w:rsidRPr="00636800" w:rsidRDefault="00511D39" w:rsidP="00652B72">
      <w:pPr>
        <w:spacing w:line="240" w:lineRule="exact"/>
        <w:ind w:firstLine="31680"/>
        <w:jc w:val="center"/>
        <w:rPr>
          <w:rFonts w:ascii="仿宋_GB2312" w:eastAsia="仿宋_GB2312" w:cs="Times New Roman"/>
          <w:sz w:val="32"/>
          <w:szCs w:val="32"/>
        </w:rPr>
      </w:pPr>
    </w:p>
    <w:tbl>
      <w:tblPr>
        <w:tblW w:w="82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200"/>
        <w:gridCol w:w="4059"/>
      </w:tblGrid>
      <w:tr w:rsidR="00511D39" w:rsidRPr="00CC5F72">
        <w:trPr>
          <w:trHeight w:val="2610"/>
          <w:jc w:val="center"/>
        </w:trPr>
        <w:tc>
          <w:tcPr>
            <w:tcW w:w="4200" w:type="dxa"/>
            <w:tcBorders>
              <w:top w:val="single" w:sz="8" w:space="0" w:color="auto"/>
            </w:tcBorders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纪检监察部门意见：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  <w:tc>
          <w:tcPr>
            <w:tcW w:w="4059" w:type="dxa"/>
            <w:tcBorders>
              <w:top w:val="single" w:sz="8" w:space="0" w:color="auto"/>
            </w:tcBorders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工商部门意见：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</w:tr>
      <w:tr w:rsidR="00511D39" w:rsidRPr="00CC5F72">
        <w:trPr>
          <w:trHeight w:val="2610"/>
          <w:jc w:val="center"/>
        </w:trPr>
        <w:tc>
          <w:tcPr>
            <w:tcW w:w="4200" w:type="dxa"/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审计部门意见：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  <w:tc>
          <w:tcPr>
            <w:tcW w:w="4059" w:type="dxa"/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税务（国税、地税）部门意见：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</w:tr>
      <w:tr w:rsidR="00511D39" w:rsidRPr="00CC5F72">
        <w:trPr>
          <w:trHeight w:val="2610"/>
          <w:jc w:val="center"/>
        </w:trPr>
        <w:tc>
          <w:tcPr>
            <w:tcW w:w="4200" w:type="dxa"/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安全生产部门意见：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  <w:tc>
          <w:tcPr>
            <w:tcW w:w="4059" w:type="dxa"/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人力资源社会保障（劳动保障）部门意见：</w:t>
            </w: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</w:tr>
      <w:tr w:rsidR="00511D39" w:rsidRPr="00CC5F72">
        <w:trPr>
          <w:trHeight w:val="2512"/>
          <w:jc w:val="center"/>
        </w:trPr>
        <w:tc>
          <w:tcPr>
            <w:tcW w:w="4200" w:type="dxa"/>
            <w:tcBorders>
              <w:bottom w:val="single" w:sz="8" w:space="0" w:color="auto"/>
            </w:tcBorders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环境保护部门意见：</w:t>
            </w:r>
          </w:p>
          <w:p w:rsidR="00511D39" w:rsidRPr="0087233E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511D39" w:rsidRPr="0087233E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511D39" w:rsidRPr="0087233E" w:rsidRDefault="00511D39" w:rsidP="00511D39">
            <w:pPr>
              <w:spacing w:line="320" w:lineRule="exact"/>
              <w:ind w:firstLineChars="900" w:firstLine="3168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511D39" w:rsidRPr="0087233E" w:rsidRDefault="00511D39" w:rsidP="00511D39">
            <w:pPr>
              <w:spacing w:line="320" w:lineRule="exact"/>
              <w:ind w:firstLineChars="900" w:firstLine="3168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  <w:tc>
          <w:tcPr>
            <w:tcW w:w="4059" w:type="dxa"/>
            <w:tcBorders>
              <w:bottom w:val="single" w:sz="8" w:space="0" w:color="auto"/>
            </w:tcBorders>
          </w:tcPr>
          <w:p w:rsidR="00511D39" w:rsidRPr="00636800" w:rsidRDefault="00511D39" w:rsidP="00511D39">
            <w:pPr>
              <w:spacing w:line="36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计划生育部门意见：</w:t>
            </w:r>
          </w:p>
          <w:p w:rsidR="00511D39" w:rsidRPr="00636800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20" w:lineRule="exact"/>
              <w:ind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11D39" w:rsidRPr="00636800" w:rsidRDefault="00511D39" w:rsidP="00511D39">
            <w:pPr>
              <w:spacing w:line="360" w:lineRule="exact"/>
              <w:ind w:firstLineChars="9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</w:p>
          <w:p w:rsidR="00511D39" w:rsidRPr="00636800" w:rsidRDefault="00511D39" w:rsidP="00511D39">
            <w:pPr>
              <w:spacing w:line="360" w:lineRule="exact"/>
              <w:ind w:firstLineChars="800" w:firstLine="31680"/>
              <w:rPr>
                <w:rFonts w:ascii="宋体" w:eastAsia="宋体" w:hAnsi="宋体" w:cs="宋体"/>
                <w:sz w:val="24"/>
                <w:szCs w:val="24"/>
              </w:rPr>
            </w:pP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636800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Pr="0063680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</w:tc>
      </w:tr>
    </w:tbl>
    <w:p w:rsidR="00511D39" w:rsidRPr="00CA774B" w:rsidRDefault="00511D39" w:rsidP="00511D39">
      <w:pPr>
        <w:spacing w:line="360" w:lineRule="auto"/>
        <w:ind w:firstLineChars="50" w:firstLine="31680"/>
        <w:rPr>
          <w:rFonts w:cs="Times New Roman"/>
        </w:rPr>
      </w:pPr>
      <w:r w:rsidRPr="00CC5F72">
        <w:rPr>
          <w:rFonts w:ascii="仿宋_GB2312" w:eastAsia="仿宋_GB2312" w:cs="仿宋_GB2312" w:hint="eastAsia"/>
          <w:sz w:val="28"/>
          <w:szCs w:val="28"/>
        </w:rPr>
        <w:t>备注</w:t>
      </w:r>
      <w:r w:rsidRPr="00CC5F72">
        <w:rPr>
          <w:rFonts w:ascii="仿宋_GB2312" w:eastAsia="仿宋_GB2312" w:cs="仿宋_GB2312"/>
          <w:sz w:val="28"/>
          <w:szCs w:val="28"/>
        </w:rPr>
        <w:t>:</w:t>
      </w:r>
      <w:r w:rsidRPr="00CC5F72">
        <w:rPr>
          <w:rFonts w:ascii="仿宋_GB2312" w:eastAsia="仿宋_GB2312" w:cs="仿宋_GB2312" w:hint="eastAsia"/>
          <w:sz w:val="28"/>
          <w:szCs w:val="28"/>
        </w:rPr>
        <w:t>推荐对象为企业或企业负责人的须填写并盖章此表。</w:t>
      </w:r>
    </w:p>
    <w:sectPr w:rsidR="00511D39" w:rsidRPr="00CA774B" w:rsidSect="00CC5F7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985" w:right="1588" w:bottom="1111" w:left="1588" w:header="1701" w:footer="879" w:gutter="0"/>
      <w:cols w:space="425"/>
      <w:docGrid w:linePitch="558" w:charSpace="-25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D39" w:rsidRDefault="00511D39" w:rsidP="004C0AB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11D39" w:rsidRDefault="00511D39" w:rsidP="004C0AB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39" w:rsidRDefault="00511D39" w:rsidP="004C0AB8">
    <w:pPr>
      <w:pStyle w:val="Footer"/>
      <w:ind w:right="31680" w:firstLine="31680"/>
      <w:jc w:val="left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2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39" w:rsidRDefault="00511D39" w:rsidP="004C0AB8">
    <w:pPr>
      <w:pStyle w:val="Footer"/>
      <w:ind w:right="31680" w:firstLine="31680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1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D39" w:rsidRDefault="00511D39" w:rsidP="004C0AB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11D39" w:rsidRDefault="00511D39" w:rsidP="004C0AB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39" w:rsidRDefault="00511D39" w:rsidP="004C0AB8">
    <w:pPr>
      <w:pStyle w:val="Header"/>
      <w:ind w:firstLine="31680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39" w:rsidRDefault="00511D39" w:rsidP="004C0AB8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842CE"/>
    <w:rsid w:val="000A3F78"/>
    <w:rsid w:val="000B67BF"/>
    <w:rsid w:val="000E1C3F"/>
    <w:rsid w:val="000E398B"/>
    <w:rsid w:val="000F1375"/>
    <w:rsid w:val="00127159"/>
    <w:rsid w:val="00150676"/>
    <w:rsid w:val="001532E0"/>
    <w:rsid w:val="001753FF"/>
    <w:rsid w:val="0017677B"/>
    <w:rsid w:val="00186F1F"/>
    <w:rsid w:val="001A7E3E"/>
    <w:rsid w:val="001D59A1"/>
    <w:rsid w:val="001E463B"/>
    <w:rsid w:val="001F2033"/>
    <w:rsid w:val="00213A96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F1376"/>
    <w:rsid w:val="00407668"/>
    <w:rsid w:val="004126FA"/>
    <w:rsid w:val="00462FD2"/>
    <w:rsid w:val="00464E95"/>
    <w:rsid w:val="00466AB3"/>
    <w:rsid w:val="00481ADF"/>
    <w:rsid w:val="004A4C74"/>
    <w:rsid w:val="004C0AB8"/>
    <w:rsid w:val="004C5564"/>
    <w:rsid w:val="004D3E88"/>
    <w:rsid w:val="004D74C5"/>
    <w:rsid w:val="004E2A80"/>
    <w:rsid w:val="004F0A76"/>
    <w:rsid w:val="004F2A33"/>
    <w:rsid w:val="00510A83"/>
    <w:rsid w:val="00511D39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D43C6"/>
    <w:rsid w:val="005E359E"/>
    <w:rsid w:val="005F7941"/>
    <w:rsid w:val="006004DB"/>
    <w:rsid w:val="0063346A"/>
    <w:rsid w:val="00636800"/>
    <w:rsid w:val="00647351"/>
    <w:rsid w:val="00652B72"/>
    <w:rsid w:val="00673A17"/>
    <w:rsid w:val="00690BE1"/>
    <w:rsid w:val="006A2337"/>
    <w:rsid w:val="006A345C"/>
    <w:rsid w:val="006C0814"/>
    <w:rsid w:val="006C52FB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66601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24E39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309FF"/>
    <w:rsid w:val="00946C2A"/>
    <w:rsid w:val="0098766C"/>
    <w:rsid w:val="00991757"/>
    <w:rsid w:val="009A0DBE"/>
    <w:rsid w:val="009A35C2"/>
    <w:rsid w:val="009B7C4A"/>
    <w:rsid w:val="009C6C7D"/>
    <w:rsid w:val="00A33C3D"/>
    <w:rsid w:val="00A35FC9"/>
    <w:rsid w:val="00A82F16"/>
    <w:rsid w:val="00AB0736"/>
    <w:rsid w:val="00AC67C1"/>
    <w:rsid w:val="00AC6A04"/>
    <w:rsid w:val="00AF3887"/>
    <w:rsid w:val="00B33025"/>
    <w:rsid w:val="00B473B4"/>
    <w:rsid w:val="00B51295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D348F"/>
    <w:rsid w:val="00CE5F72"/>
    <w:rsid w:val="00CE66F7"/>
    <w:rsid w:val="00CE7053"/>
    <w:rsid w:val="00D12A95"/>
    <w:rsid w:val="00D1743D"/>
    <w:rsid w:val="00D310AE"/>
    <w:rsid w:val="00D405CC"/>
    <w:rsid w:val="00D66771"/>
    <w:rsid w:val="00D77434"/>
    <w:rsid w:val="00D926FB"/>
    <w:rsid w:val="00DA6457"/>
    <w:rsid w:val="00DB05AC"/>
    <w:rsid w:val="00DD37BE"/>
    <w:rsid w:val="00E059D2"/>
    <w:rsid w:val="00E232A7"/>
    <w:rsid w:val="00E26269"/>
    <w:rsid w:val="00E57A56"/>
    <w:rsid w:val="00E73A7E"/>
    <w:rsid w:val="00E74A61"/>
    <w:rsid w:val="00EB377B"/>
    <w:rsid w:val="00F4670E"/>
    <w:rsid w:val="00F51220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1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52</Words>
  <Characters>300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8</cp:revision>
  <cp:lastPrinted>2016-08-29T06:21:00Z</cp:lastPrinted>
  <dcterms:created xsi:type="dcterms:W3CDTF">2016-08-29T06:22:00Z</dcterms:created>
  <dcterms:modified xsi:type="dcterms:W3CDTF">2016-09-05T06:38:00Z</dcterms:modified>
</cp:coreProperties>
</file>