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619" w:rsidRPr="002A7962" w:rsidRDefault="00684619" w:rsidP="006C0814">
      <w:pPr>
        <w:pStyle w:val="Heading1"/>
        <w:rPr>
          <w:rFonts w:ascii="黑体" w:eastAsia="黑体" w:cs="Times New Roman"/>
        </w:rPr>
      </w:pPr>
      <w:r w:rsidRPr="002A7962">
        <w:t>2015-2016</w:t>
      </w:r>
      <w:r w:rsidRPr="002A7962">
        <w:rPr>
          <w:rFonts w:hint="eastAsia"/>
        </w:rPr>
        <w:t>年度上海市三八红旗集体审批</w:t>
      </w:r>
    </w:p>
    <w:tbl>
      <w:tblPr>
        <w:tblW w:w="85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BF"/>
      </w:tblPr>
      <w:tblGrid>
        <w:gridCol w:w="410"/>
        <w:gridCol w:w="410"/>
        <w:gridCol w:w="951"/>
        <w:gridCol w:w="745"/>
        <w:gridCol w:w="298"/>
        <w:gridCol w:w="447"/>
        <w:gridCol w:w="149"/>
        <w:gridCol w:w="1195"/>
        <w:gridCol w:w="745"/>
        <w:gridCol w:w="431"/>
        <w:gridCol w:w="851"/>
        <w:gridCol w:w="655"/>
        <w:gridCol w:w="1247"/>
      </w:tblGrid>
      <w:tr w:rsidR="00684619" w:rsidRPr="00CC5F72">
        <w:trPr>
          <w:trHeight w:val="567"/>
          <w:jc w:val="center"/>
        </w:trPr>
        <w:tc>
          <w:tcPr>
            <w:tcW w:w="1771" w:type="dxa"/>
            <w:gridSpan w:val="3"/>
            <w:tcBorders>
              <w:top w:val="single" w:sz="8" w:space="0" w:color="auto"/>
            </w:tcBorders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所属系统</w:t>
            </w:r>
          </w:p>
        </w:tc>
        <w:tc>
          <w:tcPr>
            <w:tcW w:w="1639" w:type="dxa"/>
            <w:gridSpan w:val="4"/>
            <w:tcBorders>
              <w:top w:val="single" w:sz="8" w:space="0" w:color="auto"/>
            </w:tcBorders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auto"/>
            </w:tcBorders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单位名称</w:t>
            </w:r>
          </w:p>
        </w:tc>
        <w:tc>
          <w:tcPr>
            <w:tcW w:w="3929" w:type="dxa"/>
            <w:gridSpan w:val="5"/>
            <w:tcBorders>
              <w:top w:val="single" w:sz="8" w:space="0" w:color="auto"/>
            </w:tcBorders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684619" w:rsidRPr="00CC5F72">
        <w:trPr>
          <w:trHeight w:val="567"/>
          <w:jc w:val="center"/>
        </w:trPr>
        <w:tc>
          <w:tcPr>
            <w:tcW w:w="1771" w:type="dxa"/>
            <w:gridSpan w:val="3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集体名称</w:t>
            </w:r>
          </w:p>
        </w:tc>
        <w:tc>
          <w:tcPr>
            <w:tcW w:w="2834" w:type="dxa"/>
            <w:gridSpan w:val="5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单位机构代码</w:t>
            </w:r>
          </w:p>
        </w:tc>
        <w:tc>
          <w:tcPr>
            <w:tcW w:w="2753" w:type="dxa"/>
            <w:gridSpan w:val="3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684619" w:rsidRPr="00CC5F72">
        <w:trPr>
          <w:trHeight w:val="567"/>
          <w:jc w:val="center"/>
        </w:trPr>
        <w:tc>
          <w:tcPr>
            <w:tcW w:w="1771" w:type="dxa"/>
            <w:gridSpan w:val="3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总人数</w:t>
            </w:r>
          </w:p>
        </w:tc>
        <w:tc>
          <w:tcPr>
            <w:tcW w:w="1043" w:type="dxa"/>
            <w:gridSpan w:val="2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其中女性人数</w:t>
            </w:r>
          </w:p>
        </w:tc>
        <w:tc>
          <w:tcPr>
            <w:tcW w:w="1176" w:type="dxa"/>
            <w:gridSpan w:val="2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比例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>%</w:t>
            </w:r>
          </w:p>
        </w:tc>
        <w:tc>
          <w:tcPr>
            <w:tcW w:w="1902" w:type="dxa"/>
            <w:gridSpan w:val="2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84619" w:rsidRPr="00CC5F72">
        <w:trPr>
          <w:trHeight w:val="567"/>
          <w:jc w:val="center"/>
        </w:trPr>
        <w:tc>
          <w:tcPr>
            <w:tcW w:w="1771" w:type="dxa"/>
            <w:gridSpan w:val="3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单位地址</w:t>
            </w:r>
          </w:p>
        </w:tc>
        <w:tc>
          <w:tcPr>
            <w:tcW w:w="4861" w:type="dxa"/>
            <w:gridSpan w:val="8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55" w:type="dxa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邮编</w:t>
            </w:r>
          </w:p>
        </w:tc>
        <w:tc>
          <w:tcPr>
            <w:tcW w:w="1247" w:type="dxa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684619" w:rsidRPr="00CC5F72">
        <w:trPr>
          <w:trHeight w:val="567"/>
          <w:jc w:val="center"/>
        </w:trPr>
        <w:tc>
          <w:tcPr>
            <w:tcW w:w="1771" w:type="dxa"/>
            <w:gridSpan w:val="3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负责人姓名</w:t>
            </w:r>
          </w:p>
        </w:tc>
        <w:tc>
          <w:tcPr>
            <w:tcW w:w="745" w:type="dxa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745" w:type="dxa"/>
            <w:gridSpan w:val="2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年龄</w:t>
            </w:r>
          </w:p>
        </w:tc>
        <w:tc>
          <w:tcPr>
            <w:tcW w:w="1344" w:type="dxa"/>
            <w:gridSpan w:val="2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政治面貌</w:t>
            </w:r>
          </w:p>
        </w:tc>
        <w:tc>
          <w:tcPr>
            <w:tcW w:w="745" w:type="dxa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学历</w:t>
            </w:r>
          </w:p>
        </w:tc>
        <w:tc>
          <w:tcPr>
            <w:tcW w:w="1282" w:type="dxa"/>
            <w:gridSpan w:val="2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902" w:type="dxa"/>
            <w:gridSpan w:val="2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联系电话、手机</w:t>
            </w:r>
          </w:p>
        </w:tc>
      </w:tr>
      <w:tr w:rsidR="00684619" w:rsidRPr="00CC5F72">
        <w:trPr>
          <w:trHeight w:val="604"/>
          <w:jc w:val="center"/>
        </w:trPr>
        <w:tc>
          <w:tcPr>
            <w:tcW w:w="1771" w:type="dxa"/>
            <w:gridSpan w:val="3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Align w:val="center"/>
          </w:tcPr>
          <w:p w:rsidR="00684619" w:rsidRPr="00CC5F72" w:rsidRDefault="00684619" w:rsidP="00CC5F7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684619" w:rsidRPr="00CC5F72">
        <w:trPr>
          <w:cantSplit/>
          <w:trHeight w:val="2309"/>
          <w:jc w:val="center"/>
        </w:trPr>
        <w:tc>
          <w:tcPr>
            <w:tcW w:w="410" w:type="dxa"/>
            <w:tcBorders>
              <w:right w:val="nil"/>
            </w:tcBorders>
            <w:textDirection w:val="tbRlV"/>
            <w:vAlign w:val="center"/>
          </w:tcPr>
          <w:p w:rsidR="00684619" w:rsidRPr="00CC5F72" w:rsidRDefault="00684619" w:rsidP="00CC5F72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何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获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何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种</w:t>
            </w:r>
          </w:p>
        </w:tc>
        <w:tc>
          <w:tcPr>
            <w:tcW w:w="410" w:type="dxa"/>
            <w:tcBorders>
              <w:left w:val="nil"/>
            </w:tcBorders>
            <w:textDirection w:val="tbRlV"/>
            <w:vAlign w:val="center"/>
          </w:tcPr>
          <w:p w:rsidR="00684619" w:rsidRPr="00CC5F72" w:rsidRDefault="00684619" w:rsidP="00CC5F72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荣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誉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称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号</w:t>
            </w:r>
          </w:p>
        </w:tc>
        <w:tc>
          <w:tcPr>
            <w:tcW w:w="7714" w:type="dxa"/>
            <w:gridSpan w:val="11"/>
          </w:tcPr>
          <w:p w:rsidR="00684619" w:rsidRPr="00CC5F72" w:rsidRDefault="00684619" w:rsidP="009309FF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Pr="00CC5F72" w:rsidRDefault="00684619" w:rsidP="009309FF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684619" w:rsidRPr="00CC5F72">
        <w:trPr>
          <w:cantSplit/>
          <w:trHeight w:val="5797"/>
          <w:jc w:val="center"/>
        </w:trPr>
        <w:tc>
          <w:tcPr>
            <w:tcW w:w="820" w:type="dxa"/>
            <w:gridSpan w:val="2"/>
            <w:textDirection w:val="tbRlV"/>
            <w:vAlign w:val="center"/>
          </w:tcPr>
          <w:p w:rsidR="00684619" w:rsidRPr="00CC5F72" w:rsidRDefault="00684619" w:rsidP="00CC5F72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主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要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事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迹</w:t>
            </w:r>
          </w:p>
        </w:tc>
        <w:tc>
          <w:tcPr>
            <w:tcW w:w="7714" w:type="dxa"/>
            <w:gridSpan w:val="11"/>
          </w:tcPr>
          <w:p w:rsidR="00684619" w:rsidRDefault="00684619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事迹简介：（不超过</w:t>
            </w:r>
            <w:r>
              <w:rPr>
                <w:rFonts w:ascii="宋体" w:eastAsia="宋体" w:hAnsi="宋体" w:cs="宋体"/>
                <w:sz w:val="24"/>
                <w:szCs w:val="24"/>
              </w:rPr>
              <w:t>300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字）</w:t>
            </w:r>
          </w:p>
          <w:p w:rsidR="00684619" w:rsidRDefault="00684619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Pr="00673A17" w:rsidRDefault="00684619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Pr="00CC5F72" w:rsidRDefault="00684619" w:rsidP="002A796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详细事迹：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（不超过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>2000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字，可另附页）</w:t>
            </w:r>
          </w:p>
        </w:tc>
      </w:tr>
      <w:tr w:rsidR="00684619" w:rsidRPr="00CC5F72">
        <w:trPr>
          <w:cantSplit/>
          <w:trHeight w:val="13310"/>
          <w:jc w:val="center"/>
        </w:trPr>
        <w:tc>
          <w:tcPr>
            <w:tcW w:w="820" w:type="dxa"/>
            <w:gridSpan w:val="2"/>
            <w:tcBorders>
              <w:bottom w:val="single" w:sz="8" w:space="0" w:color="auto"/>
            </w:tcBorders>
            <w:textDirection w:val="tbRlV"/>
            <w:vAlign w:val="center"/>
          </w:tcPr>
          <w:p w:rsidR="00684619" w:rsidRPr="00CC5F72" w:rsidRDefault="00684619" w:rsidP="00CC5F72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主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要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事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迹</w:t>
            </w:r>
          </w:p>
        </w:tc>
        <w:tc>
          <w:tcPr>
            <w:tcW w:w="7714" w:type="dxa"/>
            <w:gridSpan w:val="11"/>
            <w:tcBorders>
              <w:bottom w:val="single" w:sz="8" w:space="0" w:color="auto"/>
            </w:tcBorders>
          </w:tcPr>
          <w:p w:rsidR="00684619" w:rsidRPr="00CC5F72" w:rsidRDefault="00684619" w:rsidP="00CC5F72">
            <w:pPr>
              <w:spacing w:line="264" w:lineRule="auto"/>
              <w:ind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8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BF"/>
      </w:tblPr>
      <w:tblGrid>
        <w:gridCol w:w="410"/>
        <w:gridCol w:w="410"/>
        <w:gridCol w:w="3544"/>
        <w:gridCol w:w="405"/>
        <w:gridCol w:w="442"/>
        <w:gridCol w:w="3323"/>
      </w:tblGrid>
      <w:tr w:rsidR="00684619" w:rsidRPr="00CC5F72">
        <w:trPr>
          <w:cantSplit/>
          <w:trHeight w:val="3676"/>
        </w:trPr>
        <w:tc>
          <w:tcPr>
            <w:tcW w:w="820" w:type="dxa"/>
            <w:gridSpan w:val="2"/>
            <w:tcBorders>
              <w:top w:val="single" w:sz="8" w:space="0" w:color="auto"/>
            </w:tcBorders>
            <w:textDirection w:val="tbRlV"/>
            <w:vAlign w:val="center"/>
          </w:tcPr>
          <w:p w:rsidR="00684619" w:rsidRPr="00CC5F72" w:rsidRDefault="00684619" w:rsidP="000316DB">
            <w:pPr>
              <w:spacing w:line="264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所在单位党组织意见</w:t>
            </w:r>
          </w:p>
        </w:tc>
        <w:tc>
          <w:tcPr>
            <w:tcW w:w="3544" w:type="dxa"/>
            <w:tcBorders>
              <w:top w:val="single" w:sz="8" w:space="0" w:color="auto"/>
              <w:right w:val="single" w:sz="4" w:space="0" w:color="auto"/>
            </w:tcBorders>
          </w:tcPr>
          <w:p w:rsidR="00684619" w:rsidRDefault="00684619" w:rsidP="0068461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68461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68461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68461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68461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68461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Pr="00CC5F72" w:rsidRDefault="00684619" w:rsidP="00684619">
            <w:pPr>
              <w:spacing w:line="360" w:lineRule="auto"/>
              <w:ind w:firstLineChars="700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（盖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章）</w:t>
            </w:r>
          </w:p>
          <w:p w:rsidR="00684619" w:rsidRPr="00CC5F72" w:rsidRDefault="00684619" w:rsidP="000316DB">
            <w:pPr>
              <w:spacing w:line="36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    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84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tbRlV"/>
          </w:tcPr>
          <w:p w:rsidR="00684619" w:rsidRDefault="00684619" w:rsidP="00684619">
            <w:pPr>
              <w:spacing w:line="240" w:lineRule="auto"/>
              <w:ind w:leftChars="36" w:left="31680" w:right="113" w:firstLineChars="100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区妇联、系统妇女组织意见</w:t>
            </w:r>
          </w:p>
          <w:p w:rsidR="00684619" w:rsidRPr="00CC5F72" w:rsidRDefault="00684619" w:rsidP="000316DB">
            <w:pPr>
              <w:spacing w:line="240" w:lineRule="auto"/>
              <w:ind w:left="113" w:right="113" w:firstLineChars="0" w:firstLine="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妇女组织意见</w:t>
            </w:r>
          </w:p>
        </w:tc>
        <w:tc>
          <w:tcPr>
            <w:tcW w:w="3323" w:type="dxa"/>
            <w:tcBorders>
              <w:top w:val="single" w:sz="8" w:space="0" w:color="auto"/>
              <w:left w:val="single" w:sz="4" w:space="0" w:color="auto"/>
            </w:tcBorders>
          </w:tcPr>
          <w:p w:rsidR="00684619" w:rsidRPr="00CC5F72" w:rsidRDefault="0068461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Pr="00CC5F72" w:rsidRDefault="0068461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Pr="00CC5F72" w:rsidRDefault="0068461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Pr="00CC5F72" w:rsidRDefault="0068461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Pr="00CC5F72" w:rsidRDefault="0068461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Pr="00CC5F72" w:rsidRDefault="0068461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（盖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章）</w:t>
            </w:r>
          </w:p>
          <w:p w:rsidR="00684619" w:rsidRPr="00CC5F72" w:rsidRDefault="0068461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  <w:tr w:rsidR="00684619" w:rsidRPr="00CC5F72">
        <w:trPr>
          <w:cantSplit/>
          <w:trHeight w:val="2055"/>
        </w:trPr>
        <w:tc>
          <w:tcPr>
            <w:tcW w:w="410" w:type="dxa"/>
            <w:vMerge w:val="restart"/>
            <w:tcBorders>
              <w:right w:val="nil"/>
            </w:tcBorders>
            <w:textDirection w:val="tbRlV"/>
            <w:vAlign w:val="center"/>
          </w:tcPr>
          <w:p w:rsidR="00684619" w:rsidRPr="00CC5F72" w:rsidRDefault="00684619" w:rsidP="000316DB">
            <w:pPr>
              <w:spacing w:line="24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区、系统党组织</w:t>
            </w:r>
          </w:p>
        </w:tc>
        <w:tc>
          <w:tcPr>
            <w:tcW w:w="410" w:type="dxa"/>
            <w:vMerge w:val="restart"/>
            <w:tcBorders>
              <w:left w:val="nil"/>
            </w:tcBorders>
            <w:textDirection w:val="tbRlV"/>
            <w:vAlign w:val="center"/>
          </w:tcPr>
          <w:p w:rsidR="00684619" w:rsidRPr="00CC5F72" w:rsidRDefault="00684619" w:rsidP="000316DB">
            <w:pPr>
              <w:spacing w:line="24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（推荐单位）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意见</w:t>
            </w:r>
          </w:p>
        </w:tc>
        <w:tc>
          <w:tcPr>
            <w:tcW w:w="3544" w:type="dxa"/>
            <w:vMerge w:val="restart"/>
            <w:tcBorders>
              <w:right w:val="single" w:sz="4" w:space="0" w:color="auto"/>
            </w:tcBorders>
            <w:vAlign w:val="bottom"/>
          </w:tcPr>
          <w:p w:rsidR="00684619" w:rsidRDefault="00684619" w:rsidP="0068461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68461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0316DB">
            <w:pPr>
              <w:spacing w:line="360" w:lineRule="auto"/>
              <w:ind w:firstLineChars="0" w:firstLine="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0316DB">
            <w:pPr>
              <w:spacing w:line="360" w:lineRule="auto"/>
              <w:ind w:firstLineChars="0" w:firstLine="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Default="00684619" w:rsidP="000316DB">
            <w:pPr>
              <w:spacing w:line="360" w:lineRule="auto"/>
              <w:ind w:firstLineChars="0" w:firstLine="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Pr="00D77434" w:rsidRDefault="00684619" w:rsidP="00684619">
            <w:pPr>
              <w:spacing w:line="360" w:lineRule="auto"/>
              <w:ind w:firstLineChars="782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D77434">
              <w:rPr>
                <w:rFonts w:ascii="宋体" w:eastAsia="宋体" w:hAnsi="宋体" w:cs="宋体" w:hint="eastAsia"/>
                <w:sz w:val="24"/>
                <w:szCs w:val="24"/>
              </w:rPr>
              <w:t>（盖</w:t>
            </w:r>
            <w:r w:rsidRPr="00D77434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D77434">
              <w:rPr>
                <w:rFonts w:ascii="宋体" w:eastAsia="宋体" w:hAnsi="宋体" w:cs="宋体" w:hint="eastAsia"/>
                <w:sz w:val="24"/>
                <w:szCs w:val="24"/>
              </w:rPr>
              <w:t>章）</w:t>
            </w:r>
          </w:p>
          <w:p w:rsidR="00684619" w:rsidRPr="00CC5F72" w:rsidRDefault="00684619" w:rsidP="00684619">
            <w:pPr>
              <w:spacing w:line="360" w:lineRule="auto"/>
              <w:ind w:firstLineChars="632" w:firstLine="31680"/>
              <w:rPr>
                <w:rFonts w:ascii="宋体" w:eastAsia="宋体" w:hAnsi="宋体" w:cs="Times New Roman"/>
                <w:sz w:val="24"/>
                <w:szCs w:val="24"/>
              </w:rPr>
            </w:pPr>
            <w:r w:rsidRPr="00D77434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D77434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D77434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D77434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Pr="00D77434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405" w:type="dxa"/>
            <w:tcBorders>
              <w:left w:val="single" w:sz="4" w:space="0" w:color="auto"/>
              <w:bottom w:val="nil"/>
              <w:right w:val="nil"/>
            </w:tcBorders>
            <w:textDirection w:val="tbRlV"/>
            <w:vAlign w:val="center"/>
          </w:tcPr>
          <w:p w:rsidR="00684619" w:rsidRPr="00CC5F72" w:rsidRDefault="00684619" w:rsidP="000316DB">
            <w:pPr>
              <w:spacing w:line="24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市评选表彰工作</w:t>
            </w:r>
          </w:p>
        </w:tc>
        <w:tc>
          <w:tcPr>
            <w:tcW w:w="442" w:type="dxa"/>
            <w:tcBorders>
              <w:left w:val="nil"/>
              <w:bottom w:val="nil"/>
              <w:right w:val="single" w:sz="4" w:space="0" w:color="auto"/>
            </w:tcBorders>
            <w:textDirection w:val="tbRlV"/>
            <w:vAlign w:val="center"/>
          </w:tcPr>
          <w:p w:rsidR="00684619" w:rsidRPr="00CC5F72" w:rsidRDefault="00684619" w:rsidP="000316DB">
            <w:pPr>
              <w:spacing w:line="24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领导小组意见</w:t>
            </w:r>
          </w:p>
        </w:tc>
        <w:tc>
          <w:tcPr>
            <w:tcW w:w="3323" w:type="dxa"/>
            <w:vMerge w:val="restart"/>
            <w:tcBorders>
              <w:left w:val="single" w:sz="4" w:space="0" w:color="auto"/>
            </w:tcBorders>
            <w:vAlign w:val="bottom"/>
          </w:tcPr>
          <w:p w:rsidR="00684619" w:rsidRPr="00CC5F72" w:rsidRDefault="0068461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Pr="00CC5F72" w:rsidRDefault="0068461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Pr="00CC5F72" w:rsidRDefault="00684619" w:rsidP="000316DB">
            <w:pPr>
              <w:spacing w:line="360" w:lineRule="auto"/>
              <w:ind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684619" w:rsidRPr="00CC5F72" w:rsidRDefault="0068461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（盖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章）</w:t>
            </w:r>
          </w:p>
          <w:p w:rsidR="00684619" w:rsidRPr="00CC5F72" w:rsidRDefault="0068461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  <w:tr w:rsidR="00684619" w:rsidRPr="00CC5F72">
        <w:trPr>
          <w:cantSplit/>
          <w:trHeight w:val="1802"/>
        </w:trPr>
        <w:tc>
          <w:tcPr>
            <w:tcW w:w="410" w:type="dxa"/>
            <w:vMerge/>
            <w:tcBorders>
              <w:bottom w:val="single" w:sz="8" w:space="0" w:color="auto"/>
              <w:right w:val="nil"/>
            </w:tcBorders>
            <w:textDirection w:val="tbRlV"/>
            <w:vAlign w:val="center"/>
          </w:tcPr>
          <w:p w:rsidR="00684619" w:rsidRDefault="00684619" w:rsidP="000316DB">
            <w:pPr>
              <w:spacing w:line="24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10" w:type="dxa"/>
            <w:vMerge/>
            <w:tcBorders>
              <w:left w:val="nil"/>
              <w:bottom w:val="single" w:sz="8" w:space="0" w:color="auto"/>
            </w:tcBorders>
            <w:textDirection w:val="tbRlV"/>
            <w:vAlign w:val="center"/>
          </w:tcPr>
          <w:p w:rsidR="00684619" w:rsidRDefault="00684619" w:rsidP="000316DB">
            <w:pPr>
              <w:spacing w:line="24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684619" w:rsidRDefault="00684619" w:rsidP="00684619">
            <w:pPr>
              <w:spacing w:line="360" w:lineRule="auto"/>
              <w:ind w:firstLineChars="1950" w:firstLine="316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 w:rsidR="00684619" w:rsidRPr="00CC5F72" w:rsidRDefault="00684619" w:rsidP="000316DB">
            <w:pPr>
              <w:spacing w:line="240" w:lineRule="auto"/>
              <w:ind w:left="113" w:right="113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Pr="00CC5F72">
              <w:rPr>
                <w:rFonts w:ascii="宋体" w:eastAsia="宋体" w:hAnsi="宋体" w:cs="宋体" w:hint="eastAsia"/>
                <w:sz w:val="24"/>
                <w:szCs w:val="24"/>
              </w:rPr>
              <w:t>市妇联代章）</w:t>
            </w:r>
          </w:p>
        </w:tc>
        <w:tc>
          <w:tcPr>
            <w:tcW w:w="3323" w:type="dxa"/>
            <w:vMerge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684619" w:rsidRPr="00CC5F72" w:rsidRDefault="00684619" w:rsidP="000316DB">
            <w:pPr>
              <w:spacing w:line="360" w:lineRule="auto"/>
              <w:ind w:left="420" w:firstLineChars="0" w:firstLine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684619" w:rsidRDefault="00684619" w:rsidP="00684619">
      <w:pPr>
        <w:spacing w:line="240" w:lineRule="auto"/>
        <w:ind w:rightChars="400" w:right="31680" w:firstLineChars="0" w:firstLine="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                                    </w:t>
      </w:r>
    </w:p>
    <w:p w:rsidR="00684619" w:rsidRDefault="00684619" w:rsidP="00EB0053">
      <w:pPr>
        <w:tabs>
          <w:tab w:val="left" w:pos="720"/>
          <w:tab w:val="left" w:pos="900"/>
        </w:tabs>
        <w:spacing w:line="240" w:lineRule="auto"/>
        <w:ind w:firstLineChars="2082" w:firstLine="31680"/>
        <w:rPr>
          <w:rFonts w:ascii="宋体" w:eastAsia="宋体" w:hAnsi="宋体" w:cs="Times New Roman"/>
          <w:sz w:val="24"/>
          <w:szCs w:val="24"/>
        </w:rPr>
      </w:pPr>
      <w:r w:rsidRPr="002A7962">
        <w:rPr>
          <w:rFonts w:ascii="宋体" w:eastAsia="宋体" w:hAnsi="宋体" w:cs="宋体" w:hint="eastAsia"/>
          <w:sz w:val="24"/>
          <w:szCs w:val="24"/>
        </w:rPr>
        <w:t>填报日期：</w:t>
      </w:r>
      <w:r>
        <w:rPr>
          <w:rFonts w:ascii="宋体" w:eastAsia="宋体" w:hAnsi="宋体" w:cs="宋体"/>
          <w:sz w:val="24"/>
          <w:szCs w:val="24"/>
        </w:rPr>
        <w:t xml:space="preserve">   </w:t>
      </w:r>
      <w:r w:rsidRPr="002A7962">
        <w:rPr>
          <w:rFonts w:ascii="宋体" w:eastAsia="宋体" w:hAnsi="宋体" w:cs="宋体" w:hint="eastAsia"/>
          <w:sz w:val="24"/>
          <w:szCs w:val="24"/>
        </w:rPr>
        <w:t>年</w:t>
      </w:r>
      <w:r w:rsidRPr="002A7962">
        <w:rPr>
          <w:rFonts w:ascii="宋体" w:eastAsia="宋体" w:hAnsi="宋体" w:cs="宋体"/>
          <w:sz w:val="24"/>
          <w:szCs w:val="24"/>
        </w:rPr>
        <w:t xml:space="preserve">   </w:t>
      </w:r>
      <w:r w:rsidRPr="002A7962">
        <w:rPr>
          <w:rFonts w:ascii="宋体" w:eastAsia="宋体" w:hAnsi="宋体" w:cs="宋体" w:hint="eastAsia"/>
          <w:sz w:val="24"/>
          <w:szCs w:val="24"/>
        </w:rPr>
        <w:t>月</w:t>
      </w:r>
      <w:r w:rsidRPr="002A7962">
        <w:rPr>
          <w:rFonts w:ascii="宋体" w:eastAsia="宋体" w:hAnsi="宋体" w:cs="宋体"/>
          <w:sz w:val="24"/>
          <w:szCs w:val="24"/>
        </w:rPr>
        <w:t xml:space="preserve">   </w:t>
      </w:r>
      <w:r w:rsidRPr="002A7962">
        <w:rPr>
          <w:rFonts w:ascii="宋体" w:eastAsia="宋体" w:hAnsi="宋体" w:cs="宋体" w:hint="eastAsia"/>
          <w:sz w:val="24"/>
          <w:szCs w:val="24"/>
        </w:rPr>
        <w:t>日</w:t>
      </w:r>
    </w:p>
    <w:p w:rsidR="00684619" w:rsidRDefault="00684619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</w:p>
    <w:p w:rsidR="00684619" w:rsidRDefault="00684619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</w:p>
    <w:p w:rsidR="00684619" w:rsidRDefault="00684619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</w:p>
    <w:p w:rsidR="00684619" w:rsidRDefault="00684619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</w:p>
    <w:p w:rsidR="00684619" w:rsidRDefault="00684619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</w:p>
    <w:p w:rsidR="00684619" w:rsidRDefault="00684619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</w:p>
    <w:p w:rsidR="00684619" w:rsidRDefault="00684619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</w:p>
    <w:p w:rsidR="00684619" w:rsidRPr="002A7962" w:rsidRDefault="00684619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  <w:r w:rsidRPr="002A7962">
        <w:rPr>
          <w:rFonts w:ascii="宋体" w:eastAsia="宋体" w:hAnsi="宋体" w:cs="宋体" w:hint="eastAsia"/>
          <w:sz w:val="24"/>
          <w:szCs w:val="24"/>
        </w:rPr>
        <w:t>填表说明</w:t>
      </w:r>
    </w:p>
    <w:p w:rsidR="00684619" w:rsidRPr="002A7962" w:rsidRDefault="00684619" w:rsidP="002A7962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宋体" w:eastAsia="宋体" w:hAnsi="宋体" w:cs="Times New Roman"/>
          <w:sz w:val="24"/>
          <w:szCs w:val="24"/>
        </w:rPr>
      </w:pPr>
      <w:r w:rsidRPr="002A7962">
        <w:rPr>
          <w:rFonts w:ascii="宋体" w:eastAsia="宋体" w:hAnsi="宋体" w:cs="宋体"/>
          <w:sz w:val="24"/>
          <w:szCs w:val="24"/>
        </w:rPr>
        <w:t>1</w:t>
      </w:r>
      <w:r w:rsidRPr="002A7962">
        <w:rPr>
          <w:rFonts w:ascii="宋体" w:eastAsia="宋体" w:hAnsi="宋体" w:cs="宋体" w:hint="eastAsia"/>
          <w:sz w:val="24"/>
          <w:szCs w:val="24"/>
        </w:rPr>
        <w:t>、一律用</w:t>
      </w:r>
      <w:r w:rsidRPr="002A7962">
        <w:rPr>
          <w:rFonts w:ascii="宋体" w:eastAsia="宋体" w:hAnsi="宋体" w:cs="宋体"/>
          <w:sz w:val="24"/>
          <w:szCs w:val="24"/>
        </w:rPr>
        <w:t>A4</w:t>
      </w:r>
      <w:r w:rsidRPr="002A7962">
        <w:rPr>
          <w:rFonts w:ascii="宋体" w:eastAsia="宋体" w:hAnsi="宋体" w:cs="宋体" w:hint="eastAsia"/>
          <w:sz w:val="24"/>
          <w:szCs w:val="24"/>
        </w:rPr>
        <w:t>纸双面打印</w:t>
      </w:r>
    </w:p>
    <w:p w:rsidR="00684619" w:rsidRDefault="00684619" w:rsidP="00EB0053">
      <w:pPr>
        <w:tabs>
          <w:tab w:val="left" w:pos="720"/>
          <w:tab w:val="left" w:pos="900"/>
        </w:tabs>
        <w:spacing w:line="240" w:lineRule="auto"/>
        <w:ind w:firstLineChars="0" w:firstLine="0"/>
        <w:rPr>
          <w:rFonts w:ascii="黑体" w:eastAsia="黑体" w:cs="Times New Roman"/>
          <w:sz w:val="30"/>
          <w:szCs w:val="30"/>
        </w:rPr>
      </w:pPr>
      <w:r w:rsidRPr="002A7962">
        <w:rPr>
          <w:rFonts w:ascii="宋体" w:eastAsia="宋体" w:hAnsi="宋体" w:cs="宋体"/>
          <w:sz w:val="24"/>
          <w:szCs w:val="24"/>
        </w:rPr>
        <w:t>2</w:t>
      </w:r>
      <w:r w:rsidRPr="002A7962">
        <w:rPr>
          <w:rFonts w:ascii="宋体" w:eastAsia="宋体" w:hAnsi="宋体" w:cs="宋体" w:hint="eastAsia"/>
          <w:sz w:val="24"/>
          <w:szCs w:val="24"/>
        </w:rPr>
        <w:t>、此表报上海市三八红旗手（集体）评选表彰工作领导小组办公室（一式</w:t>
      </w:r>
      <w:r w:rsidRPr="002A7962">
        <w:rPr>
          <w:rFonts w:ascii="宋体" w:eastAsia="宋体" w:hAnsi="宋体" w:cs="宋体"/>
          <w:sz w:val="24"/>
          <w:szCs w:val="24"/>
        </w:rPr>
        <w:t>3</w:t>
      </w:r>
      <w:r w:rsidRPr="002A7962">
        <w:rPr>
          <w:rFonts w:ascii="宋体" w:eastAsia="宋体" w:hAnsi="宋体" w:cs="宋体" w:hint="eastAsia"/>
          <w:sz w:val="24"/>
          <w:szCs w:val="24"/>
        </w:rPr>
        <w:t>份、含电子版）</w:t>
      </w:r>
    </w:p>
    <w:sectPr w:rsidR="00684619" w:rsidSect="00CC5F72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985" w:right="1588" w:bottom="1111" w:left="1588" w:header="1701" w:footer="879" w:gutter="0"/>
      <w:cols w:space="425"/>
      <w:docGrid w:linePitch="558" w:charSpace="-25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619" w:rsidRDefault="00684619" w:rsidP="00F9404A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84619" w:rsidRDefault="00684619" w:rsidP="00F9404A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619" w:rsidRDefault="00684619" w:rsidP="00F9404A">
    <w:pPr>
      <w:pStyle w:val="Footer"/>
      <w:ind w:right="31680" w:firstLine="31680"/>
      <w:jc w:val="left"/>
      <w:rPr>
        <w:rFonts w:cs="Times New Roman"/>
      </w:rPr>
    </w:pPr>
    <w:r>
      <w:rPr>
        <w:rFonts w:hint="eastAsia"/>
      </w:rPr>
      <w:t>－</w:t>
    </w:r>
    <w:r>
      <w:t xml:space="preserve"> </w:t>
    </w:r>
    <w:r>
      <w:rPr>
        <w:rFonts w:hAnsi="宋体"/>
      </w:rPr>
      <w:fldChar w:fldCharType="begin"/>
    </w:r>
    <w:r>
      <w:rPr>
        <w:rFonts w:hAnsi="宋体"/>
      </w:rPr>
      <w:instrText xml:space="preserve"> PAGE </w:instrText>
    </w:r>
    <w:r>
      <w:rPr>
        <w:rFonts w:hAnsi="宋体"/>
      </w:rPr>
      <w:fldChar w:fldCharType="separate"/>
    </w:r>
    <w:r>
      <w:rPr>
        <w:rFonts w:hAnsi="宋体"/>
        <w:noProof/>
      </w:rPr>
      <w:t>2</w:t>
    </w:r>
    <w:r>
      <w:rPr>
        <w:rFonts w:hAnsi="宋体"/>
      </w:rPr>
      <w:fldChar w:fldCharType="end"/>
    </w:r>
    <w:r>
      <w:rPr>
        <w:rFonts w:hAnsi="宋体"/>
      </w:rPr>
      <w:t xml:space="preserve"> </w:t>
    </w:r>
    <w:r>
      <w:rPr>
        <w:rFonts w:hint="eastAsia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619" w:rsidRDefault="00684619" w:rsidP="00F9404A">
    <w:pPr>
      <w:pStyle w:val="Footer"/>
      <w:ind w:right="31680" w:firstLine="31680"/>
      <w:rPr>
        <w:rFonts w:cs="Times New Roman"/>
      </w:rPr>
    </w:pPr>
    <w:r>
      <w:rPr>
        <w:rFonts w:hint="eastAsia"/>
      </w:rPr>
      <w:t>－</w:t>
    </w:r>
    <w:r>
      <w:t xml:space="preserve"> </w:t>
    </w:r>
    <w:r>
      <w:rPr>
        <w:rFonts w:hAnsi="宋体"/>
      </w:rPr>
      <w:fldChar w:fldCharType="begin"/>
    </w:r>
    <w:r>
      <w:rPr>
        <w:rFonts w:hAnsi="宋体"/>
      </w:rPr>
      <w:instrText xml:space="preserve"> PAGE </w:instrText>
    </w:r>
    <w:r>
      <w:rPr>
        <w:rFonts w:hAnsi="宋体"/>
      </w:rPr>
      <w:fldChar w:fldCharType="separate"/>
    </w:r>
    <w:r>
      <w:rPr>
        <w:rFonts w:hAnsi="宋体"/>
        <w:noProof/>
      </w:rPr>
      <w:t>1</w:t>
    </w:r>
    <w:r>
      <w:rPr>
        <w:rFonts w:hAnsi="宋体"/>
      </w:rPr>
      <w:fldChar w:fldCharType="end"/>
    </w:r>
    <w:r>
      <w:rPr>
        <w:rFonts w:hAnsi="宋体"/>
      </w:rPr>
      <w:t xml:space="preserve"> </w:t>
    </w:r>
    <w:r>
      <w:rPr>
        <w:rFonts w:hint="eastAsia"/>
      </w:rPr>
      <w:t>－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619" w:rsidRDefault="00684619" w:rsidP="00F9404A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84619" w:rsidRDefault="00684619" w:rsidP="00F9404A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619" w:rsidRDefault="00684619" w:rsidP="00F9404A">
    <w:pPr>
      <w:pStyle w:val="Header"/>
      <w:ind w:firstLine="31680"/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619" w:rsidRDefault="00684619" w:rsidP="00F9404A">
    <w:pPr>
      <w:pStyle w:val="Header"/>
      <w:ind w:firstLine="31680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D6C86"/>
    <w:multiLevelType w:val="hybridMultilevel"/>
    <w:tmpl w:val="378C6012"/>
    <w:lvl w:ilvl="0" w:tplc="69FED266">
      <w:start w:val="2"/>
      <w:numFmt w:val="bullet"/>
      <w:lvlText w:val="—"/>
      <w:lvlJc w:val="left"/>
      <w:pPr>
        <w:ind w:left="920" w:hanging="36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evenAndOddHeaders/>
  <w:drawingGridHorizontalSpacing w:val="149"/>
  <w:drawingGridVerticalSpacing w:val="27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918"/>
    <w:rsid w:val="00001C0E"/>
    <w:rsid w:val="000052E5"/>
    <w:rsid w:val="000316DB"/>
    <w:rsid w:val="000535E0"/>
    <w:rsid w:val="00061352"/>
    <w:rsid w:val="000842CE"/>
    <w:rsid w:val="000A3F78"/>
    <w:rsid w:val="000B67BF"/>
    <w:rsid w:val="000E1C3F"/>
    <w:rsid w:val="000E398B"/>
    <w:rsid w:val="000F1375"/>
    <w:rsid w:val="00127159"/>
    <w:rsid w:val="00150676"/>
    <w:rsid w:val="001532E0"/>
    <w:rsid w:val="001753FF"/>
    <w:rsid w:val="0017677B"/>
    <w:rsid w:val="001A7E3E"/>
    <w:rsid w:val="001D59A1"/>
    <w:rsid w:val="001E463B"/>
    <w:rsid w:val="001F2033"/>
    <w:rsid w:val="00213A96"/>
    <w:rsid w:val="00214044"/>
    <w:rsid w:val="002223C0"/>
    <w:rsid w:val="00226B06"/>
    <w:rsid w:val="002312F5"/>
    <w:rsid w:val="00242F03"/>
    <w:rsid w:val="002467F0"/>
    <w:rsid w:val="00246BB2"/>
    <w:rsid w:val="00253748"/>
    <w:rsid w:val="002A7962"/>
    <w:rsid w:val="002B4423"/>
    <w:rsid w:val="002C69FF"/>
    <w:rsid w:val="002F452D"/>
    <w:rsid w:val="0030345B"/>
    <w:rsid w:val="00304274"/>
    <w:rsid w:val="00321CFD"/>
    <w:rsid w:val="003455D3"/>
    <w:rsid w:val="003615FF"/>
    <w:rsid w:val="00364983"/>
    <w:rsid w:val="003803D8"/>
    <w:rsid w:val="003859C5"/>
    <w:rsid w:val="003868C4"/>
    <w:rsid w:val="00394370"/>
    <w:rsid w:val="00394918"/>
    <w:rsid w:val="003A22EF"/>
    <w:rsid w:val="003A34C8"/>
    <w:rsid w:val="003B7E1D"/>
    <w:rsid w:val="003F1376"/>
    <w:rsid w:val="00407668"/>
    <w:rsid w:val="004126FA"/>
    <w:rsid w:val="00462FD2"/>
    <w:rsid w:val="00464E95"/>
    <w:rsid w:val="00466AB3"/>
    <w:rsid w:val="00481ADF"/>
    <w:rsid w:val="004A4C74"/>
    <w:rsid w:val="004C5564"/>
    <w:rsid w:val="004D3E88"/>
    <w:rsid w:val="004D74C5"/>
    <w:rsid w:val="004E2A80"/>
    <w:rsid w:val="004F0A76"/>
    <w:rsid w:val="004F2A33"/>
    <w:rsid w:val="00510A83"/>
    <w:rsid w:val="0052496F"/>
    <w:rsid w:val="005275A9"/>
    <w:rsid w:val="005322F3"/>
    <w:rsid w:val="005408CD"/>
    <w:rsid w:val="00551532"/>
    <w:rsid w:val="00557ED1"/>
    <w:rsid w:val="005618E6"/>
    <w:rsid w:val="005641F6"/>
    <w:rsid w:val="00595D6E"/>
    <w:rsid w:val="005A789A"/>
    <w:rsid w:val="005D43C6"/>
    <w:rsid w:val="005E359E"/>
    <w:rsid w:val="005F7941"/>
    <w:rsid w:val="006004DB"/>
    <w:rsid w:val="0063346A"/>
    <w:rsid w:val="00636800"/>
    <w:rsid w:val="00647351"/>
    <w:rsid w:val="00673A17"/>
    <w:rsid w:val="00684619"/>
    <w:rsid w:val="00690BE1"/>
    <w:rsid w:val="006A2337"/>
    <w:rsid w:val="006A345C"/>
    <w:rsid w:val="006C0814"/>
    <w:rsid w:val="006C52FB"/>
    <w:rsid w:val="006C7901"/>
    <w:rsid w:val="006D0AD3"/>
    <w:rsid w:val="006D7845"/>
    <w:rsid w:val="006E7F67"/>
    <w:rsid w:val="006F263D"/>
    <w:rsid w:val="007070E6"/>
    <w:rsid w:val="00720433"/>
    <w:rsid w:val="0072413B"/>
    <w:rsid w:val="00734F4E"/>
    <w:rsid w:val="007443DA"/>
    <w:rsid w:val="00744E1C"/>
    <w:rsid w:val="00752F06"/>
    <w:rsid w:val="00766601"/>
    <w:rsid w:val="007721BE"/>
    <w:rsid w:val="007916BC"/>
    <w:rsid w:val="007A4720"/>
    <w:rsid w:val="007A6FF4"/>
    <w:rsid w:val="007B6F91"/>
    <w:rsid w:val="007C00C1"/>
    <w:rsid w:val="007C7B68"/>
    <w:rsid w:val="007D3C12"/>
    <w:rsid w:val="007E0E2F"/>
    <w:rsid w:val="007E2159"/>
    <w:rsid w:val="007F1C46"/>
    <w:rsid w:val="00824E39"/>
    <w:rsid w:val="008504C6"/>
    <w:rsid w:val="008530F9"/>
    <w:rsid w:val="00856D9C"/>
    <w:rsid w:val="00866860"/>
    <w:rsid w:val="00867D6B"/>
    <w:rsid w:val="0087233E"/>
    <w:rsid w:val="0087779A"/>
    <w:rsid w:val="00891D61"/>
    <w:rsid w:val="008935CA"/>
    <w:rsid w:val="008B675F"/>
    <w:rsid w:val="008B782C"/>
    <w:rsid w:val="008C1B99"/>
    <w:rsid w:val="008C72C7"/>
    <w:rsid w:val="008E2808"/>
    <w:rsid w:val="008F7749"/>
    <w:rsid w:val="009309FF"/>
    <w:rsid w:val="00946C2A"/>
    <w:rsid w:val="0098766C"/>
    <w:rsid w:val="00991757"/>
    <w:rsid w:val="009A0DBE"/>
    <w:rsid w:val="009A35C2"/>
    <w:rsid w:val="009B7C4A"/>
    <w:rsid w:val="009C6C7D"/>
    <w:rsid w:val="00A33C3D"/>
    <w:rsid w:val="00A35FC9"/>
    <w:rsid w:val="00A82F16"/>
    <w:rsid w:val="00AB0736"/>
    <w:rsid w:val="00AC67C1"/>
    <w:rsid w:val="00AC6A04"/>
    <w:rsid w:val="00AF3887"/>
    <w:rsid w:val="00B33025"/>
    <w:rsid w:val="00B473B4"/>
    <w:rsid w:val="00B51295"/>
    <w:rsid w:val="00B7172E"/>
    <w:rsid w:val="00B752A5"/>
    <w:rsid w:val="00B95CE0"/>
    <w:rsid w:val="00BB3FCA"/>
    <w:rsid w:val="00BB5901"/>
    <w:rsid w:val="00BE7386"/>
    <w:rsid w:val="00C1677F"/>
    <w:rsid w:val="00C20FB5"/>
    <w:rsid w:val="00C23418"/>
    <w:rsid w:val="00C472A1"/>
    <w:rsid w:val="00C60326"/>
    <w:rsid w:val="00C607D4"/>
    <w:rsid w:val="00C613C4"/>
    <w:rsid w:val="00C6356A"/>
    <w:rsid w:val="00C85FE0"/>
    <w:rsid w:val="00C93282"/>
    <w:rsid w:val="00CA7090"/>
    <w:rsid w:val="00CA774B"/>
    <w:rsid w:val="00CC4C47"/>
    <w:rsid w:val="00CC585C"/>
    <w:rsid w:val="00CC5F72"/>
    <w:rsid w:val="00CE5F72"/>
    <w:rsid w:val="00CE66F7"/>
    <w:rsid w:val="00CE7053"/>
    <w:rsid w:val="00D12A95"/>
    <w:rsid w:val="00D1743D"/>
    <w:rsid w:val="00D310AE"/>
    <w:rsid w:val="00D405CC"/>
    <w:rsid w:val="00D66771"/>
    <w:rsid w:val="00D77434"/>
    <w:rsid w:val="00D926FB"/>
    <w:rsid w:val="00DA6457"/>
    <w:rsid w:val="00DB05AC"/>
    <w:rsid w:val="00DD37BE"/>
    <w:rsid w:val="00E059D2"/>
    <w:rsid w:val="00E232A7"/>
    <w:rsid w:val="00E26269"/>
    <w:rsid w:val="00E57A56"/>
    <w:rsid w:val="00E73A7E"/>
    <w:rsid w:val="00E74A61"/>
    <w:rsid w:val="00EB0053"/>
    <w:rsid w:val="00EB377B"/>
    <w:rsid w:val="00F4670E"/>
    <w:rsid w:val="00F51220"/>
    <w:rsid w:val="00F9404A"/>
    <w:rsid w:val="00FA4920"/>
    <w:rsid w:val="00FB30A3"/>
    <w:rsid w:val="00FC3D8A"/>
    <w:rsid w:val="00FD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808"/>
    <w:pPr>
      <w:widowControl w:val="0"/>
      <w:topLinePunct/>
      <w:spacing w:line="317" w:lineRule="auto"/>
      <w:ind w:firstLineChars="200" w:firstLine="200"/>
      <w:jc w:val="both"/>
    </w:pPr>
    <w:rPr>
      <w:rFonts w:ascii="华文仿宋" w:eastAsia="华文仿宋" w:hAnsi="华文仿宋" w:cs="华文仿宋"/>
      <w:sz w:val="31"/>
      <w:szCs w:val="3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2808"/>
    <w:pPr>
      <w:keepNext/>
      <w:keepLines/>
      <w:ind w:firstLineChars="0" w:firstLine="0"/>
      <w:jc w:val="center"/>
      <w:outlineLvl w:val="0"/>
    </w:pPr>
    <w:rPr>
      <w:rFonts w:ascii="方正大标宋简体" w:eastAsia="方正大标宋简体" w:hAnsi="华文中宋" w:cs="方正大标宋简体"/>
      <w:kern w:val="44"/>
      <w:sz w:val="42"/>
      <w:szCs w:val="4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8E2808"/>
    <w:pPr>
      <w:keepNext/>
      <w:keepLines/>
      <w:topLinePunct w:val="0"/>
      <w:ind w:firstLineChars="0" w:firstLine="0"/>
      <w:jc w:val="center"/>
      <w:outlineLvl w:val="1"/>
    </w:pPr>
    <w:rPr>
      <w:rFonts w:ascii="华文楷体" w:eastAsia="华文楷体" w:hAnsi="华文楷体" w:cs="华文楷体"/>
      <w:kern w:val="0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E2808"/>
    <w:pPr>
      <w:keepNext/>
      <w:keepLines/>
      <w:spacing w:line="348" w:lineRule="auto"/>
      <w:outlineLvl w:val="2"/>
    </w:pPr>
    <w:rPr>
      <w:rFonts w:ascii="黑体" w:eastAsia="黑体" w:cs="黑体"/>
      <w:kern w:val="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E2808"/>
    <w:pPr>
      <w:keepNext/>
      <w:keepLines/>
      <w:spacing w:line="336" w:lineRule="auto"/>
      <w:outlineLvl w:val="3"/>
    </w:pPr>
    <w:rPr>
      <w:rFonts w:ascii="宋体" w:eastAsia="宋体" w:hAnsi="宋体" w:cs="宋体"/>
      <w:b/>
      <w:bCs/>
      <w:kern w:val="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2808"/>
    <w:rPr>
      <w:rFonts w:ascii="方正大标宋简体" w:eastAsia="方正大标宋简体" w:hAnsi="华文中宋" w:cs="方正大标宋简体"/>
      <w:kern w:val="44"/>
      <w:sz w:val="42"/>
      <w:szCs w:val="4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E2808"/>
    <w:rPr>
      <w:rFonts w:ascii="华文楷体" w:eastAsia="华文楷体" w:hAnsi="华文楷体" w:cs="华文楷体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E2808"/>
    <w:rPr>
      <w:rFonts w:ascii="黑体" w:eastAsia="黑体" w:hAnsi="华文仿宋" w:cs="黑体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E2808"/>
    <w:rPr>
      <w:rFonts w:ascii="宋体" w:eastAsia="宋体" w:hAnsi="宋体" w:cs="宋体"/>
      <w:b/>
      <w:bCs/>
      <w:sz w:val="32"/>
      <w:szCs w:val="32"/>
    </w:rPr>
  </w:style>
  <w:style w:type="paragraph" w:customStyle="1" w:styleId="5">
    <w:name w:val="标题5"/>
    <w:basedOn w:val="Normal"/>
    <w:autoRedefine/>
    <w:uiPriority w:val="99"/>
    <w:rsid w:val="008E2808"/>
    <w:rPr>
      <w:rFonts w:ascii="华文楷体" w:eastAsia="华文楷体" w:hAnsi="华文楷体" w:cs="华文楷体"/>
    </w:rPr>
  </w:style>
  <w:style w:type="paragraph" w:customStyle="1" w:styleId="a">
    <w:name w:val="表格正文"/>
    <w:basedOn w:val="Normal"/>
    <w:uiPriority w:val="99"/>
    <w:rsid w:val="008E2808"/>
    <w:pPr>
      <w:spacing w:before="120" w:after="120" w:line="240" w:lineRule="auto"/>
      <w:jc w:val="center"/>
    </w:pPr>
    <w:rPr>
      <w:sz w:val="28"/>
      <w:szCs w:val="28"/>
    </w:rPr>
  </w:style>
  <w:style w:type="paragraph" w:customStyle="1" w:styleId="a0">
    <w:name w:val="落款"/>
    <w:basedOn w:val="Normal"/>
    <w:autoRedefine/>
    <w:uiPriority w:val="99"/>
    <w:rsid w:val="008E2808"/>
    <w:pPr>
      <w:ind w:rightChars="400" w:right="1200" w:firstLineChars="0" w:firstLine="0"/>
      <w:jc w:val="right"/>
    </w:pPr>
  </w:style>
  <w:style w:type="paragraph" w:customStyle="1" w:styleId="a1">
    <w:name w:val="落款（妇女情况）"/>
    <w:basedOn w:val="Normal"/>
    <w:uiPriority w:val="99"/>
    <w:rsid w:val="008E2808"/>
    <w:pPr>
      <w:ind w:rightChars="150" w:right="150"/>
      <w:jc w:val="right"/>
    </w:pPr>
    <w:rPr>
      <w:rFonts w:ascii="华文楷体" w:eastAsia="华文楷体" w:cs="华文楷体"/>
    </w:rPr>
  </w:style>
  <w:style w:type="paragraph" w:styleId="Date">
    <w:name w:val="Date"/>
    <w:basedOn w:val="Normal"/>
    <w:next w:val="Normal"/>
    <w:link w:val="DateChar"/>
    <w:autoRedefine/>
    <w:uiPriority w:val="99"/>
    <w:rsid w:val="008E2808"/>
    <w:pPr>
      <w:ind w:leftChars="1000" w:left="3000" w:rightChars="200" w:right="600" w:firstLineChars="0" w:firstLine="0"/>
      <w:jc w:val="right"/>
    </w:pPr>
    <w:rPr>
      <w:kern w:val="0"/>
    </w:rPr>
  </w:style>
  <w:style w:type="character" w:customStyle="1" w:styleId="DateChar">
    <w:name w:val="Date Char"/>
    <w:basedOn w:val="DefaultParagraphFont"/>
    <w:link w:val="Date"/>
    <w:uiPriority w:val="99"/>
    <w:locked/>
    <w:rsid w:val="008E2808"/>
    <w:rPr>
      <w:rFonts w:ascii="华文仿宋" w:eastAsia="华文仿宋" w:hAnsi="华文仿宋" w:cs="华文仿宋"/>
      <w:sz w:val="30"/>
      <w:szCs w:val="30"/>
    </w:rPr>
  </w:style>
  <w:style w:type="paragraph" w:styleId="Footer">
    <w:name w:val="footer"/>
    <w:basedOn w:val="Normal"/>
    <w:link w:val="FooterChar"/>
    <w:uiPriority w:val="99"/>
    <w:rsid w:val="008E2808"/>
    <w:pPr>
      <w:tabs>
        <w:tab w:val="center" w:pos="4153"/>
        <w:tab w:val="right" w:pos="8306"/>
      </w:tabs>
      <w:snapToGrid w:val="0"/>
      <w:spacing w:line="240" w:lineRule="auto"/>
      <w:ind w:rightChars="100" w:right="100"/>
      <w:jc w:val="right"/>
    </w:pPr>
    <w:rPr>
      <w:rFonts w:ascii="宋体" w:eastAsia="宋体" w:cs="宋体"/>
      <w:kern w:val="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E2808"/>
    <w:rPr>
      <w:rFonts w:ascii="宋体" w:eastAsia="宋体" w:hAnsi="华文仿宋" w:cs="宋体"/>
      <w:sz w:val="18"/>
      <w:szCs w:val="18"/>
    </w:rPr>
  </w:style>
  <w:style w:type="paragraph" w:styleId="Header">
    <w:name w:val="header"/>
    <w:basedOn w:val="Normal"/>
    <w:link w:val="HeaderChar"/>
    <w:uiPriority w:val="99"/>
    <w:rsid w:val="008E2808"/>
    <w:pPr>
      <w:tabs>
        <w:tab w:val="center" w:pos="4153"/>
        <w:tab w:val="right" w:pos="8306"/>
      </w:tabs>
      <w:snapToGrid w:val="0"/>
      <w:spacing w:line="240" w:lineRule="auto"/>
      <w:jc w:val="distribute"/>
    </w:pPr>
    <w:rPr>
      <w:rFonts w:ascii="宋体" w:eastAsia="宋体" w:cs="宋体"/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E2808"/>
    <w:rPr>
      <w:rFonts w:ascii="宋体" w:eastAsia="宋体" w:hAnsi="华文仿宋" w:cs="宋体"/>
      <w:sz w:val="18"/>
      <w:szCs w:val="18"/>
    </w:rPr>
  </w:style>
  <w:style w:type="paragraph" w:customStyle="1" w:styleId="1">
    <w:name w:val="日期1"/>
    <w:basedOn w:val="Normal"/>
    <w:link w:val="1Char"/>
    <w:uiPriority w:val="99"/>
    <w:rsid w:val="00061352"/>
    <w:pPr>
      <w:ind w:rightChars="200" w:right="620" w:firstLine="620"/>
      <w:jc w:val="right"/>
    </w:pPr>
    <w:rPr>
      <w:kern w:val="0"/>
      <w:sz w:val="32"/>
      <w:szCs w:val="32"/>
    </w:rPr>
  </w:style>
  <w:style w:type="character" w:customStyle="1" w:styleId="1Char">
    <w:name w:val="日期1 Char"/>
    <w:link w:val="1"/>
    <w:uiPriority w:val="99"/>
    <w:locked/>
    <w:rsid w:val="00061352"/>
    <w:rPr>
      <w:rFonts w:ascii="华文仿宋" w:eastAsia="华文仿宋" w:hAnsi="华文仿宋" w:cs="华文仿宋"/>
      <w:sz w:val="32"/>
      <w:szCs w:val="32"/>
    </w:rPr>
  </w:style>
  <w:style w:type="paragraph" w:customStyle="1" w:styleId="10">
    <w:name w:val="落款1"/>
    <w:basedOn w:val="Normal"/>
    <w:link w:val="1Char0"/>
    <w:uiPriority w:val="99"/>
    <w:rsid w:val="00061352"/>
    <w:pPr>
      <w:ind w:rightChars="400" w:right="1240" w:firstLine="620"/>
      <w:jc w:val="right"/>
    </w:pPr>
    <w:rPr>
      <w:kern w:val="0"/>
      <w:sz w:val="32"/>
      <w:szCs w:val="32"/>
    </w:rPr>
  </w:style>
  <w:style w:type="character" w:customStyle="1" w:styleId="1Char0">
    <w:name w:val="落款1 Char"/>
    <w:link w:val="10"/>
    <w:uiPriority w:val="99"/>
    <w:locked/>
    <w:rsid w:val="00061352"/>
    <w:rPr>
      <w:rFonts w:ascii="华文仿宋" w:eastAsia="华文仿宋" w:hAnsi="华文仿宋" w:cs="华文仿宋"/>
      <w:sz w:val="32"/>
      <w:szCs w:val="32"/>
    </w:rPr>
  </w:style>
  <w:style w:type="character" w:styleId="Hyperlink">
    <w:name w:val="Hyperlink"/>
    <w:basedOn w:val="DefaultParagraphFont"/>
    <w:uiPriority w:val="99"/>
    <w:rsid w:val="00CA774B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CC5F72"/>
  </w:style>
  <w:style w:type="table" w:styleId="TableGrid">
    <w:name w:val="Table Grid"/>
    <w:basedOn w:val="TableNormal"/>
    <w:uiPriority w:val="99"/>
    <w:rsid w:val="00407668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26B06"/>
    <w:pPr>
      <w:spacing w:line="240" w:lineRule="auto"/>
    </w:pPr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6B06"/>
    <w:rPr>
      <w:rFonts w:ascii="华文仿宋" w:eastAsia="华文仿宋" w:hAnsi="华文仿宋" w:cs="华文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23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75</Words>
  <Characters>432</Characters>
  <Application>Microsoft Office Outlook</Application>
  <DocSecurity>0</DocSecurity>
  <Lines>0</Lines>
  <Paragraphs>0</Paragraphs>
  <ScaleCrop>false</ScaleCrop>
  <Company>IBM (China)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willyhoo</dc:creator>
  <cp:keywords/>
  <dc:description/>
  <cp:lastModifiedBy>zhouyiming</cp:lastModifiedBy>
  <cp:revision>8</cp:revision>
  <cp:lastPrinted>2016-08-29T06:21:00Z</cp:lastPrinted>
  <dcterms:created xsi:type="dcterms:W3CDTF">2016-08-29T06:22:00Z</dcterms:created>
  <dcterms:modified xsi:type="dcterms:W3CDTF">2016-09-05T06:32:00Z</dcterms:modified>
</cp:coreProperties>
</file>