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FC" w:rsidRPr="004B7F66" w:rsidRDefault="00FA46FC" w:rsidP="006C0814">
      <w:pPr>
        <w:pStyle w:val="Heading1"/>
        <w:rPr>
          <w:rFonts w:ascii="黑体" w:eastAsia="黑体" w:cs="Times New Roman"/>
          <w:sz w:val="32"/>
          <w:szCs w:val="32"/>
        </w:rPr>
      </w:pPr>
      <w:r w:rsidRPr="004B7F66">
        <w:rPr>
          <w:sz w:val="32"/>
          <w:szCs w:val="32"/>
        </w:rPr>
        <w:t>2015-2016</w:t>
      </w:r>
      <w:r w:rsidRPr="004B7F66">
        <w:rPr>
          <w:rFonts w:hint="eastAsia"/>
          <w:sz w:val="32"/>
          <w:szCs w:val="32"/>
        </w:rPr>
        <w:t>年度上海市三八红旗集体候选单位申报表</w:t>
      </w:r>
    </w:p>
    <w:tbl>
      <w:tblPr>
        <w:tblW w:w="85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410"/>
        <w:gridCol w:w="410"/>
        <w:gridCol w:w="951"/>
        <w:gridCol w:w="745"/>
        <w:gridCol w:w="298"/>
        <w:gridCol w:w="447"/>
        <w:gridCol w:w="149"/>
        <w:gridCol w:w="1195"/>
        <w:gridCol w:w="745"/>
        <w:gridCol w:w="431"/>
        <w:gridCol w:w="851"/>
        <w:gridCol w:w="655"/>
        <w:gridCol w:w="1247"/>
      </w:tblGrid>
      <w:tr w:rsidR="00FA46FC" w:rsidRPr="00CC5F72" w:rsidTr="004B7F66">
        <w:trPr>
          <w:trHeight w:val="753"/>
          <w:jc w:val="center"/>
        </w:trPr>
        <w:tc>
          <w:tcPr>
            <w:tcW w:w="1771" w:type="dxa"/>
            <w:gridSpan w:val="3"/>
            <w:tcBorders>
              <w:top w:val="single" w:sz="8" w:space="0" w:color="auto"/>
            </w:tcBorders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所属系统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</w:tcBorders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auto"/>
            </w:tcBorders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单位名称</w:t>
            </w:r>
          </w:p>
        </w:tc>
        <w:tc>
          <w:tcPr>
            <w:tcW w:w="3929" w:type="dxa"/>
            <w:gridSpan w:val="5"/>
            <w:tcBorders>
              <w:top w:val="single" w:sz="8" w:space="0" w:color="auto"/>
            </w:tcBorders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A46FC" w:rsidRPr="00CC5F72" w:rsidTr="004B7F66">
        <w:trPr>
          <w:trHeight w:val="782"/>
          <w:jc w:val="center"/>
        </w:trPr>
        <w:tc>
          <w:tcPr>
            <w:tcW w:w="1771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集体名称</w:t>
            </w:r>
          </w:p>
        </w:tc>
        <w:tc>
          <w:tcPr>
            <w:tcW w:w="2834" w:type="dxa"/>
            <w:gridSpan w:val="5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单位机构代码</w:t>
            </w:r>
          </w:p>
        </w:tc>
        <w:tc>
          <w:tcPr>
            <w:tcW w:w="2753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A46FC" w:rsidRPr="00CC5F72" w:rsidTr="004B7F66">
        <w:trPr>
          <w:trHeight w:val="749"/>
          <w:jc w:val="center"/>
        </w:trPr>
        <w:tc>
          <w:tcPr>
            <w:tcW w:w="1771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总人数</w:t>
            </w:r>
          </w:p>
        </w:tc>
        <w:tc>
          <w:tcPr>
            <w:tcW w:w="1043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其中女性人数</w:t>
            </w:r>
          </w:p>
        </w:tc>
        <w:tc>
          <w:tcPr>
            <w:tcW w:w="1176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比例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>%</w:t>
            </w:r>
          </w:p>
        </w:tc>
        <w:tc>
          <w:tcPr>
            <w:tcW w:w="1902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A46FC" w:rsidRPr="00CC5F72" w:rsidTr="004B7F66">
        <w:trPr>
          <w:trHeight w:val="759"/>
          <w:jc w:val="center"/>
        </w:trPr>
        <w:tc>
          <w:tcPr>
            <w:tcW w:w="1771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单位地址</w:t>
            </w:r>
          </w:p>
        </w:tc>
        <w:tc>
          <w:tcPr>
            <w:tcW w:w="4861" w:type="dxa"/>
            <w:gridSpan w:val="8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55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邮编</w:t>
            </w:r>
          </w:p>
        </w:tc>
        <w:tc>
          <w:tcPr>
            <w:tcW w:w="1247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A46FC" w:rsidRPr="00CC5F72" w:rsidTr="004B7F66">
        <w:trPr>
          <w:trHeight w:val="770"/>
          <w:jc w:val="center"/>
        </w:trPr>
        <w:tc>
          <w:tcPr>
            <w:tcW w:w="1771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负责人姓名</w:t>
            </w:r>
          </w:p>
        </w:tc>
        <w:tc>
          <w:tcPr>
            <w:tcW w:w="745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1344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745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1282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902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联系电话、手机</w:t>
            </w:r>
          </w:p>
        </w:tc>
      </w:tr>
      <w:tr w:rsidR="00FA46FC" w:rsidRPr="00CC5F72" w:rsidTr="004B7F66">
        <w:trPr>
          <w:trHeight w:val="765"/>
          <w:jc w:val="center"/>
        </w:trPr>
        <w:tc>
          <w:tcPr>
            <w:tcW w:w="1771" w:type="dxa"/>
            <w:gridSpan w:val="3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Align w:val="center"/>
          </w:tcPr>
          <w:p w:rsidR="00FA46FC" w:rsidRPr="00CC5F72" w:rsidRDefault="00FA46FC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A46FC" w:rsidRPr="00CC5F72" w:rsidTr="004B7F66">
        <w:trPr>
          <w:cantSplit/>
          <w:trHeight w:val="2643"/>
          <w:jc w:val="center"/>
        </w:trPr>
        <w:tc>
          <w:tcPr>
            <w:tcW w:w="410" w:type="dxa"/>
            <w:tcBorders>
              <w:right w:val="nil"/>
            </w:tcBorders>
            <w:textDirection w:val="tbRlV"/>
            <w:vAlign w:val="center"/>
          </w:tcPr>
          <w:p w:rsidR="00FA46FC" w:rsidRPr="00CC5F72" w:rsidRDefault="00FA46FC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何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获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何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种</w:t>
            </w:r>
          </w:p>
        </w:tc>
        <w:tc>
          <w:tcPr>
            <w:tcW w:w="410" w:type="dxa"/>
            <w:tcBorders>
              <w:left w:val="nil"/>
            </w:tcBorders>
            <w:textDirection w:val="tbRlV"/>
            <w:vAlign w:val="center"/>
          </w:tcPr>
          <w:p w:rsidR="00FA46FC" w:rsidRPr="00CC5F72" w:rsidRDefault="00FA46FC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荣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誉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称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号</w:t>
            </w:r>
          </w:p>
        </w:tc>
        <w:tc>
          <w:tcPr>
            <w:tcW w:w="7714" w:type="dxa"/>
            <w:gridSpan w:val="11"/>
          </w:tcPr>
          <w:p w:rsidR="00FA46FC" w:rsidRPr="00CC5F72" w:rsidRDefault="00FA46FC" w:rsidP="009309FF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Pr="00CC5F72" w:rsidRDefault="00FA46FC" w:rsidP="009309FF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A46FC" w:rsidRPr="00CC5F72" w:rsidTr="004B7F66">
        <w:trPr>
          <w:cantSplit/>
          <w:trHeight w:val="5255"/>
          <w:jc w:val="center"/>
        </w:trPr>
        <w:tc>
          <w:tcPr>
            <w:tcW w:w="820" w:type="dxa"/>
            <w:gridSpan w:val="2"/>
            <w:textDirection w:val="tbRlV"/>
            <w:vAlign w:val="center"/>
          </w:tcPr>
          <w:p w:rsidR="00FA46FC" w:rsidRPr="00CC5F72" w:rsidRDefault="00FA46FC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迹</w:t>
            </w:r>
          </w:p>
        </w:tc>
        <w:tc>
          <w:tcPr>
            <w:tcW w:w="7714" w:type="dxa"/>
            <w:gridSpan w:val="11"/>
          </w:tcPr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事迹简介：（不超过</w:t>
            </w:r>
            <w:r>
              <w:rPr>
                <w:rFonts w:ascii="宋体" w:eastAsia="宋体" w:hAnsi="宋体" w:cs="宋体"/>
                <w:sz w:val="24"/>
                <w:szCs w:val="24"/>
              </w:rPr>
              <w:t>300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字）</w:t>
            </w: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Pr="00673A17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Pr="00CC5F72" w:rsidRDefault="00FA46FC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A46FC" w:rsidRPr="00CC5F72" w:rsidTr="004B7F66">
        <w:trPr>
          <w:cantSplit/>
          <w:trHeight w:val="3100"/>
          <w:jc w:val="center"/>
        </w:trPr>
        <w:tc>
          <w:tcPr>
            <w:tcW w:w="820" w:type="dxa"/>
            <w:gridSpan w:val="2"/>
            <w:textDirection w:val="tbRlV"/>
            <w:vAlign w:val="center"/>
          </w:tcPr>
          <w:p w:rsidR="00FA46FC" w:rsidRPr="004B7F66" w:rsidRDefault="00FA46FC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所在单位党组织意见</w:t>
            </w:r>
          </w:p>
        </w:tc>
        <w:tc>
          <w:tcPr>
            <w:tcW w:w="7714" w:type="dxa"/>
            <w:gridSpan w:val="11"/>
          </w:tcPr>
          <w:p w:rsidR="00FA46FC" w:rsidRDefault="00FA46FC" w:rsidP="00FA46FC">
            <w:pPr>
              <w:ind w:firstLineChars="2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FA46FC">
            <w:pPr>
              <w:ind w:firstLineChars="2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FA46FC">
            <w:pPr>
              <w:ind w:firstLineChars="2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FA46FC">
            <w:pPr>
              <w:ind w:firstLineChars="2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FA46FC">
            <w:pPr>
              <w:ind w:firstLineChars="2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Pr="004B7F66" w:rsidRDefault="00FA46FC" w:rsidP="00FA46FC">
            <w:pPr>
              <w:ind w:firstLineChars="2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4B7F6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FA46FC" w:rsidRPr="004B7F66" w:rsidRDefault="00FA46FC" w:rsidP="00FA46FC">
            <w:pPr>
              <w:spacing w:line="264" w:lineRule="auto"/>
              <w:ind w:firstLineChars="20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4B7F6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4B7F6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FA46FC" w:rsidRPr="00CC5F72" w:rsidTr="004B7F66">
        <w:trPr>
          <w:cantSplit/>
          <w:trHeight w:val="3252"/>
          <w:jc w:val="center"/>
        </w:trPr>
        <w:tc>
          <w:tcPr>
            <w:tcW w:w="820" w:type="dxa"/>
            <w:gridSpan w:val="2"/>
            <w:tcBorders>
              <w:bottom w:val="single" w:sz="8" w:space="0" w:color="auto"/>
            </w:tcBorders>
            <w:textDirection w:val="tbRlV"/>
            <w:vAlign w:val="center"/>
          </w:tcPr>
          <w:p w:rsidR="00FA46FC" w:rsidRPr="004B7F66" w:rsidRDefault="00FA46FC" w:rsidP="004B7F66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街镇、系统党组织意见</w:t>
            </w:r>
          </w:p>
        </w:tc>
        <w:tc>
          <w:tcPr>
            <w:tcW w:w="7714" w:type="dxa"/>
            <w:gridSpan w:val="11"/>
            <w:tcBorders>
              <w:bottom w:val="single" w:sz="8" w:space="0" w:color="auto"/>
            </w:tcBorders>
          </w:tcPr>
          <w:p w:rsidR="00FA46FC" w:rsidRDefault="00FA46FC" w:rsidP="00FA46FC">
            <w:pPr>
              <w:ind w:firstLineChars="2107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FA46FC">
            <w:pPr>
              <w:ind w:firstLineChars="2107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Default="00FA46FC" w:rsidP="00FA46FC">
            <w:pPr>
              <w:ind w:firstLineChars="2107" w:firstLine="316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FA46FC" w:rsidRPr="004B7F66" w:rsidRDefault="00FA46FC" w:rsidP="00FA46FC">
            <w:pPr>
              <w:ind w:firstLineChars="2107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4B7F6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FA46FC" w:rsidRPr="004B7F66" w:rsidRDefault="00FA46FC" w:rsidP="00FA46FC">
            <w:pPr>
              <w:spacing w:line="264" w:lineRule="auto"/>
              <w:ind w:firstLineChars="20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4B7F6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4B7F66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4B7F66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FA46FC" w:rsidRDefault="00FA46FC" w:rsidP="00FA46FC">
      <w:pPr>
        <w:spacing w:line="240" w:lineRule="auto"/>
        <w:ind w:rightChars="400" w:right="31680" w:firstLineChars="0" w:firstLine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                               </w:t>
      </w:r>
    </w:p>
    <w:p w:rsidR="00FA46FC" w:rsidRDefault="00FA46FC" w:rsidP="004B7F66">
      <w:pPr>
        <w:tabs>
          <w:tab w:val="left" w:pos="720"/>
          <w:tab w:val="left" w:pos="900"/>
        </w:tabs>
        <w:spacing w:line="240" w:lineRule="auto"/>
        <w:ind w:firstLineChars="2082" w:firstLine="3168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 w:hint="eastAsia"/>
          <w:sz w:val="24"/>
          <w:szCs w:val="24"/>
        </w:rPr>
        <w:t>填报日期：</w:t>
      </w:r>
      <w:r>
        <w:rPr>
          <w:rFonts w:ascii="宋体" w:eastAsia="宋体" w:hAnsi="宋体" w:cs="宋体"/>
          <w:sz w:val="24"/>
          <w:szCs w:val="24"/>
        </w:rPr>
        <w:t xml:space="preserve">   </w:t>
      </w:r>
      <w:r w:rsidRPr="002A7962">
        <w:rPr>
          <w:rFonts w:ascii="宋体" w:eastAsia="宋体" w:hAnsi="宋体" w:cs="宋体" w:hint="eastAsia"/>
          <w:sz w:val="24"/>
          <w:szCs w:val="24"/>
        </w:rPr>
        <w:t>年</w:t>
      </w:r>
      <w:r w:rsidRPr="002A7962">
        <w:rPr>
          <w:rFonts w:ascii="宋体" w:eastAsia="宋体" w:hAnsi="宋体" w:cs="宋体"/>
          <w:sz w:val="24"/>
          <w:szCs w:val="24"/>
        </w:rPr>
        <w:t xml:space="preserve">   </w:t>
      </w:r>
      <w:r w:rsidRPr="002A7962">
        <w:rPr>
          <w:rFonts w:ascii="宋体" w:eastAsia="宋体" w:hAnsi="宋体" w:cs="宋体" w:hint="eastAsia"/>
          <w:sz w:val="24"/>
          <w:szCs w:val="24"/>
        </w:rPr>
        <w:t>月</w:t>
      </w:r>
      <w:r w:rsidRPr="002A7962">
        <w:rPr>
          <w:rFonts w:ascii="宋体" w:eastAsia="宋体" w:hAnsi="宋体" w:cs="宋体"/>
          <w:sz w:val="24"/>
          <w:szCs w:val="24"/>
        </w:rPr>
        <w:t xml:space="preserve">   </w:t>
      </w:r>
      <w:r w:rsidRPr="002A7962">
        <w:rPr>
          <w:rFonts w:ascii="宋体" w:eastAsia="宋体" w:hAnsi="宋体" w:cs="宋体" w:hint="eastAsia"/>
          <w:sz w:val="24"/>
          <w:szCs w:val="24"/>
        </w:rPr>
        <w:t>日</w:t>
      </w:r>
    </w:p>
    <w:p w:rsidR="00FA46FC" w:rsidRDefault="00FA46FC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FA46FC" w:rsidRDefault="00FA46FC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FA46FC" w:rsidRDefault="00FA46FC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FA46FC" w:rsidRDefault="00FA46FC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FA46FC" w:rsidRDefault="00FA46FC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FA46FC" w:rsidRDefault="00FA46FC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FA46FC" w:rsidRDefault="00FA46FC" w:rsidP="00CC5F72">
      <w:pPr>
        <w:tabs>
          <w:tab w:val="left" w:pos="720"/>
          <w:tab w:val="left" w:pos="900"/>
        </w:tabs>
        <w:spacing w:line="360" w:lineRule="auto"/>
        <w:ind w:firstLineChars="0" w:firstLine="0"/>
        <w:rPr>
          <w:rFonts w:ascii="黑体" w:eastAsia="黑体" w:cs="Times New Roman"/>
          <w:sz w:val="30"/>
          <w:szCs w:val="30"/>
        </w:rPr>
      </w:pPr>
    </w:p>
    <w:p w:rsidR="00FA46FC" w:rsidRPr="00CA774B" w:rsidRDefault="00FA46FC" w:rsidP="004B7F66">
      <w:pPr>
        <w:ind w:firstLine="31680"/>
        <w:rPr>
          <w:rFonts w:cs="Times New Roman"/>
        </w:rPr>
      </w:pPr>
    </w:p>
    <w:sectPr w:rsidR="00FA46FC" w:rsidRPr="00CA774B" w:rsidSect="00CC5F7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985" w:right="1588" w:bottom="1111" w:left="1588" w:header="1701" w:footer="879" w:gutter="0"/>
      <w:cols w:space="425"/>
      <w:docGrid w:linePitch="558" w:charSpace="-25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6FC" w:rsidRDefault="00FA46FC" w:rsidP="00961A51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A46FC" w:rsidRDefault="00FA46FC" w:rsidP="00961A51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FC" w:rsidRDefault="00FA46FC" w:rsidP="00961A51">
    <w:pPr>
      <w:pStyle w:val="Footer"/>
      <w:ind w:right="31680" w:firstLine="31680"/>
      <w:jc w:val="left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2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FC" w:rsidRDefault="00FA46FC" w:rsidP="00961A51">
    <w:pPr>
      <w:pStyle w:val="Footer"/>
      <w:ind w:right="31680" w:firstLine="31680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1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6FC" w:rsidRDefault="00FA46FC" w:rsidP="00961A51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A46FC" w:rsidRDefault="00FA46FC" w:rsidP="00961A51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FC" w:rsidRDefault="00FA46FC" w:rsidP="00961A51">
    <w:pPr>
      <w:pStyle w:val="Header"/>
      <w:ind w:firstLine="31680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FC" w:rsidRDefault="00FA46FC" w:rsidP="00961A51">
    <w:pPr>
      <w:pStyle w:val="Header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6C86"/>
    <w:multiLevelType w:val="hybridMultilevel"/>
    <w:tmpl w:val="378C6012"/>
    <w:lvl w:ilvl="0" w:tplc="69FED266">
      <w:start w:val="2"/>
      <w:numFmt w:val="bullet"/>
      <w:lvlText w:val="—"/>
      <w:lvlJc w:val="left"/>
      <w:pPr>
        <w:ind w:left="9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49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918"/>
    <w:rsid w:val="00001C0E"/>
    <w:rsid w:val="000052E5"/>
    <w:rsid w:val="000316DB"/>
    <w:rsid w:val="000535E0"/>
    <w:rsid w:val="00061352"/>
    <w:rsid w:val="000842CE"/>
    <w:rsid w:val="000A3F78"/>
    <w:rsid w:val="000B67BF"/>
    <w:rsid w:val="000E1C3F"/>
    <w:rsid w:val="000E398B"/>
    <w:rsid w:val="000F1375"/>
    <w:rsid w:val="00127159"/>
    <w:rsid w:val="00150676"/>
    <w:rsid w:val="001532E0"/>
    <w:rsid w:val="001753FF"/>
    <w:rsid w:val="0017677B"/>
    <w:rsid w:val="001A7E3E"/>
    <w:rsid w:val="001C46B8"/>
    <w:rsid w:val="001D59A1"/>
    <w:rsid w:val="001E463B"/>
    <w:rsid w:val="001F2033"/>
    <w:rsid w:val="00213A96"/>
    <w:rsid w:val="002223C0"/>
    <w:rsid w:val="00226B06"/>
    <w:rsid w:val="002312F5"/>
    <w:rsid w:val="00242F03"/>
    <w:rsid w:val="002467F0"/>
    <w:rsid w:val="00246BB2"/>
    <w:rsid w:val="00253748"/>
    <w:rsid w:val="002A7962"/>
    <w:rsid w:val="002B4423"/>
    <w:rsid w:val="002C69FF"/>
    <w:rsid w:val="002F452D"/>
    <w:rsid w:val="0030345B"/>
    <w:rsid w:val="00304274"/>
    <w:rsid w:val="00321CFD"/>
    <w:rsid w:val="003455D3"/>
    <w:rsid w:val="003615FF"/>
    <w:rsid w:val="00364983"/>
    <w:rsid w:val="003803D8"/>
    <w:rsid w:val="003859C5"/>
    <w:rsid w:val="003868C4"/>
    <w:rsid w:val="00394370"/>
    <w:rsid w:val="00394918"/>
    <w:rsid w:val="003A22EF"/>
    <w:rsid w:val="003A34C8"/>
    <w:rsid w:val="003B7E1D"/>
    <w:rsid w:val="003F1376"/>
    <w:rsid w:val="00407668"/>
    <w:rsid w:val="004126FA"/>
    <w:rsid w:val="00462FD2"/>
    <w:rsid w:val="00464E95"/>
    <w:rsid w:val="00466AB3"/>
    <w:rsid w:val="00481ADF"/>
    <w:rsid w:val="004A4C74"/>
    <w:rsid w:val="004B7F66"/>
    <w:rsid w:val="004C5564"/>
    <w:rsid w:val="004D3E88"/>
    <w:rsid w:val="004D74C5"/>
    <w:rsid w:val="004E2A80"/>
    <w:rsid w:val="004F0A76"/>
    <w:rsid w:val="004F2A33"/>
    <w:rsid w:val="00510A83"/>
    <w:rsid w:val="0052496F"/>
    <w:rsid w:val="005275A9"/>
    <w:rsid w:val="005322F3"/>
    <w:rsid w:val="005408CD"/>
    <w:rsid w:val="00551532"/>
    <w:rsid w:val="00557ED1"/>
    <w:rsid w:val="005618E6"/>
    <w:rsid w:val="005641F6"/>
    <w:rsid w:val="00595D6E"/>
    <w:rsid w:val="005A789A"/>
    <w:rsid w:val="005D43C6"/>
    <w:rsid w:val="005E359E"/>
    <w:rsid w:val="005F7941"/>
    <w:rsid w:val="006004DB"/>
    <w:rsid w:val="0063346A"/>
    <w:rsid w:val="00636800"/>
    <w:rsid w:val="00647351"/>
    <w:rsid w:val="00673A17"/>
    <w:rsid w:val="00690BE1"/>
    <w:rsid w:val="006A2337"/>
    <w:rsid w:val="006A345C"/>
    <w:rsid w:val="006C0814"/>
    <w:rsid w:val="006C52FB"/>
    <w:rsid w:val="006C7901"/>
    <w:rsid w:val="006D0AD3"/>
    <w:rsid w:val="006D7845"/>
    <w:rsid w:val="006E7F67"/>
    <w:rsid w:val="006F263D"/>
    <w:rsid w:val="007070E6"/>
    <w:rsid w:val="00720433"/>
    <w:rsid w:val="0072413B"/>
    <w:rsid w:val="00734F4E"/>
    <w:rsid w:val="007443DA"/>
    <w:rsid w:val="00744E1C"/>
    <w:rsid w:val="00752F06"/>
    <w:rsid w:val="00766601"/>
    <w:rsid w:val="007721BE"/>
    <w:rsid w:val="007916BC"/>
    <w:rsid w:val="007A4720"/>
    <w:rsid w:val="007A6FF4"/>
    <w:rsid w:val="007B6F91"/>
    <w:rsid w:val="007C00C1"/>
    <w:rsid w:val="007C7B68"/>
    <w:rsid w:val="007D3C12"/>
    <w:rsid w:val="007E0E2F"/>
    <w:rsid w:val="007E2159"/>
    <w:rsid w:val="007F1C46"/>
    <w:rsid w:val="00824E39"/>
    <w:rsid w:val="008504C6"/>
    <w:rsid w:val="008530F9"/>
    <w:rsid w:val="00856D9C"/>
    <w:rsid w:val="00866860"/>
    <w:rsid w:val="00867D6B"/>
    <w:rsid w:val="0087233E"/>
    <w:rsid w:val="0087779A"/>
    <w:rsid w:val="00891D61"/>
    <w:rsid w:val="008935CA"/>
    <w:rsid w:val="008B675F"/>
    <w:rsid w:val="008B782C"/>
    <w:rsid w:val="008C1B99"/>
    <w:rsid w:val="008C72C7"/>
    <w:rsid w:val="008E2808"/>
    <w:rsid w:val="008F7749"/>
    <w:rsid w:val="009309FF"/>
    <w:rsid w:val="00946C2A"/>
    <w:rsid w:val="00961A51"/>
    <w:rsid w:val="00961FC3"/>
    <w:rsid w:val="0098766C"/>
    <w:rsid w:val="00991757"/>
    <w:rsid w:val="009A0DBE"/>
    <w:rsid w:val="009A35C2"/>
    <w:rsid w:val="009B7C4A"/>
    <w:rsid w:val="009C6C7D"/>
    <w:rsid w:val="00A33C3D"/>
    <w:rsid w:val="00A35FC9"/>
    <w:rsid w:val="00A82F16"/>
    <w:rsid w:val="00AB0736"/>
    <w:rsid w:val="00AC67C1"/>
    <w:rsid w:val="00AC6A04"/>
    <w:rsid w:val="00AF3887"/>
    <w:rsid w:val="00B33025"/>
    <w:rsid w:val="00B473B4"/>
    <w:rsid w:val="00B51295"/>
    <w:rsid w:val="00B7172E"/>
    <w:rsid w:val="00B752A5"/>
    <w:rsid w:val="00B95CE0"/>
    <w:rsid w:val="00BB3FCA"/>
    <w:rsid w:val="00BB5901"/>
    <w:rsid w:val="00BE7386"/>
    <w:rsid w:val="00C1677F"/>
    <w:rsid w:val="00C20FB5"/>
    <w:rsid w:val="00C23418"/>
    <w:rsid w:val="00C472A1"/>
    <w:rsid w:val="00C607D4"/>
    <w:rsid w:val="00C613C4"/>
    <w:rsid w:val="00C6356A"/>
    <w:rsid w:val="00C85FE0"/>
    <w:rsid w:val="00C93282"/>
    <w:rsid w:val="00CA7090"/>
    <w:rsid w:val="00CA774B"/>
    <w:rsid w:val="00CC4C47"/>
    <w:rsid w:val="00CC585C"/>
    <w:rsid w:val="00CC5F72"/>
    <w:rsid w:val="00CE5F72"/>
    <w:rsid w:val="00CE66F7"/>
    <w:rsid w:val="00CE7053"/>
    <w:rsid w:val="00D12A95"/>
    <w:rsid w:val="00D1743D"/>
    <w:rsid w:val="00D310AE"/>
    <w:rsid w:val="00D405CC"/>
    <w:rsid w:val="00D66771"/>
    <w:rsid w:val="00D77434"/>
    <w:rsid w:val="00D926FB"/>
    <w:rsid w:val="00DA6457"/>
    <w:rsid w:val="00DB05AC"/>
    <w:rsid w:val="00DD37BE"/>
    <w:rsid w:val="00E059D2"/>
    <w:rsid w:val="00E232A7"/>
    <w:rsid w:val="00E26269"/>
    <w:rsid w:val="00E57A56"/>
    <w:rsid w:val="00E73A7E"/>
    <w:rsid w:val="00E74A61"/>
    <w:rsid w:val="00EB377B"/>
    <w:rsid w:val="00F4670E"/>
    <w:rsid w:val="00F51220"/>
    <w:rsid w:val="00FA46FC"/>
    <w:rsid w:val="00FA4920"/>
    <w:rsid w:val="00FB30A3"/>
    <w:rsid w:val="00FC3D8A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08"/>
    <w:pPr>
      <w:widowControl w:val="0"/>
      <w:topLinePunct/>
      <w:spacing w:line="317" w:lineRule="auto"/>
      <w:ind w:firstLineChars="200" w:firstLine="200"/>
      <w:jc w:val="both"/>
    </w:pPr>
    <w:rPr>
      <w:rFonts w:ascii="华文仿宋" w:eastAsia="华文仿宋" w:hAnsi="华文仿宋" w:cs="华文仿宋"/>
      <w:sz w:val="31"/>
      <w:szCs w:val="3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808"/>
    <w:pPr>
      <w:keepNext/>
      <w:keepLines/>
      <w:ind w:firstLineChars="0" w:firstLine="0"/>
      <w:jc w:val="center"/>
      <w:outlineLvl w:val="0"/>
    </w:pPr>
    <w:rPr>
      <w:rFonts w:ascii="方正大标宋简体" w:eastAsia="方正大标宋简体" w:hAnsi="华文中宋" w:cs="方正大标宋简体"/>
      <w:kern w:val="44"/>
      <w:sz w:val="42"/>
      <w:szCs w:val="4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E2808"/>
    <w:pPr>
      <w:keepNext/>
      <w:keepLines/>
      <w:topLinePunct w:val="0"/>
      <w:ind w:firstLineChars="0" w:firstLine="0"/>
      <w:jc w:val="center"/>
      <w:outlineLvl w:val="1"/>
    </w:pPr>
    <w:rPr>
      <w:rFonts w:ascii="华文楷体" w:eastAsia="华文楷体" w:hAnsi="华文楷体" w:cs="华文楷体"/>
      <w:kern w:val="0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2808"/>
    <w:pPr>
      <w:keepNext/>
      <w:keepLines/>
      <w:spacing w:line="348" w:lineRule="auto"/>
      <w:outlineLvl w:val="2"/>
    </w:pPr>
    <w:rPr>
      <w:rFonts w:ascii="黑体" w:eastAsia="黑体" w:cs="黑体"/>
      <w:kern w:val="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2808"/>
    <w:pPr>
      <w:keepNext/>
      <w:keepLines/>
      <w:spacing w:line="336" w:lineRule="auto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808"/>
    <w:rPr>
      <w:rFonts w:ascii="方正大标宋简体" w:eastAsia="方正大标宋简体" w:hAnsi="华文中宋" w:cs="方正大标宋简体"/>
      <w:kern w:val="44"/>
      <w:sz w:val="42"/>
      <w:szCs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808"/>
    <w:rPr>
      <w:rFonts w:ascii="华文楷体" w:eastAsia="华文楷体" w:hAnsi="华文楷体" w:cs="华文楷体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2808"/>
    <w:rPr>
      <w:rFonts w:ascii="黑体" w:eastAsia="黑体" w:hAnsi="华文仿宋" w:cs="黑体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2808"/>
    <w:rPr>
      <w:rFonts w:ascii="宋体" w:eastAsia="宋体" w:hAnsi="宋体" w:cs="宋体"/>
      <w:b/>
      <w:bCs/>
      <w:sz w:val="32"/>
      <w:szCs w:val="32"/>
    </w:rPr>
  </w:style>
  <w:style w:type="paragraph" w:customStyle="1" w:styleId="5">
    <w:name w:val="标题5"/>
    <w:basedOn w:val="Normal"/>
    <w:autoRedefine/>
    <w:uiPriority w:val="99"/>
    <w:rsid w:val="008E2808"/>
    <w:rPr>
      <w:rFonts w:ascii="华文楷体" w:eastAsia="华文楷体" w:hAnsi="华文楷体" w:cs="华文楷体"/>
    </w:rPr>
  </w:style>
  <w:style w:type="paragraph" w:customStyle="1" w:styleId="a">
    <w:name w:val="表格正文"/>
    <w:basedOn w:val="Normal"/>
    <w:uiPriority w:val="99"/>
    <w:rsid w:val="008E2808"/>
    <w:pPr>
      <w:spacing w:before="120" w:after="120" w:line="240" w:lineRule="auto"/>
      <w:jc w:val="center"/>
    </w:pPr>
    <w:rPr>
      <w:sz w:val="28"/>
      <w:szCs w:val="28"/>
    </w:rPr>
  </w:style>
  <w:style w:type="paragraph" w:customStyle="1" w:styleId="a0">
    <w:name w:val="落款"/>
    <w:basedOn w:val="Normal"/>
    <w:autoRedefine/>
    <w:uiPriority w:val="99"/>
    <w:rsid w:val="008E2808"/>
    <w:pPr>
      <w:ind w:rightChars="400" w:right="1200" w:firstLineChars="0" w:firstLine="0"/>
      <w:jc w:val="right"/>
    </w:pPr>
  </w:style>
  <w:style w:type="paragraph" w:customStyle="1" w:styleId="a1">
    <w:name w:val="落款（妇女情况）"/>
    <w:basedOn w:val="Normal"/>
    <w:uiPriority w:val="99"/>
    <w:rsid w:val="008E2808"/>
    <w:pPr>
      <w:ind w:rightChars="150" w:right="150"/>
      <w:jc w:val="right"/>
    </w:pPr>
    <w:rPr>
      <w:rFonts w:ascii="华文楷体" w:eastAsia="华文楷体" w:cs="华文楷体"/>
    </w:rPr>
  </w:style>
  <w:style w:type="paragraph" w:styleId="Date">
    <w:name w:val="Date"/>
    <w:basedOn w:val="Normal"/>
    <w:next w:val="Normal"/>
    <w:link w:val="DateChar"/>
    <w:autoRedefine/>
    <w:uiPriority w:val="99"/>
    <w:rsid w:val="008E2808"/>
    <w:pPr>
      <w:ind w:leftChars="1000" w:left="3000" w:rightChars="200" w:right="600" w:firstLineChars="0" w:firstLine="0"/>
      <w:jc w:val="right"/>
    </w:pPr>
    <w:rPr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8E2808"/>
    <w:rPr>
      <w:rFonts w:ascii="华文仿宋" w:eastAsia="华文仿宋" w:hAnsi="华文仿宋" w:cs="华文仿宋"/>
      <w:sz w:val="30"/>
      <w:szCs w:val="30"/>
    </w:rPr>
  </w:style>
  <w:style w:type="paragraph" w:styleId="Footer">
    <w:name w:val="footer"/>
    <w:basedOn w:val="Normal"/>
    <w:link w:val="Foot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ind w:rightChars="100" w:right="100"/>
      <w:jc w:val="right"/>
    </w:pPr>
    <w:rPr>
      <w:rFonts w:ascii="宋体" w:eastAsia="宋体" w:cs="宋体"/>
      <w:kern w:val="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jc w:val="distribute"/>
    </w:pPr>
    <w:rPr>
      <w:rFonts w:ascii="宋体" w:eastAsia="宋体" w:cs="宋体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customStyle="1" w:styleId="1">
    <w:name w:val="日期1"/>
    <w:basedOn w:val="Normal"/>
    <w:link w:val="1Char"/>
    <w:uiPriority w:val="99"/>
    <w:rsid w:val="00061352"/>
    <w:pPr>
      <w:ind w:rightChars="200" w:right="620" w:firstLine="620"/>
      <w:jc w:val="right"/>
    </w:pPr>
    <w:rPr>
      <w:kern w:val="0"/>
      <w:sz w:val="32"/>
      <w:szCs w:val="32"/>
    </w:rPr>
  </w:style>
  <w:style w:type="character" w:customStyle="1" w:styleId="1Char">
    <w:name w:val="日期1 Char"/>
    <w:link w:val="1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paragraph" w:customStyle="1" w:styleId="10">
    <w:name w:val="落款1"/>
    <w:basedOn w:val="Normal"/>
    <w:link w:val="1Char0"/>
    <w:uiPriority w:val="99"/>
    <w:rsid w:val="00061352"/>
    <w:pPr>
      <w:ind w:rightChars="400" w:right="1240" w:firstLine="620"/>
      <w:jc w:val="right"/>
    </w:pPr>
    <w:rPr>
      <w:kern w:val="0"/>
      <w:sz w:val="32"/>
      <w:szCs w:val="32"/>
    </w:rPr>
  </w:style>
  <w:style w:type="character" w:customStyle="1" w:styleId="1Char0">
    <w:name w:val="落款1 Char"/>
    <w:link w:val="10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character" w:styleId="Hyperlink">
    <w:name w:val="Hyperlink"/>
    <w:basedOn w:val="DefaultParagraphFont"/>
    <w:uiPriority w:val="99"/>
    <w:rsid w:val="00CA774B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CC5F72"/>
  </w:style>
  <w:style w:type="table" w:styleId="TableGrid">
    <w:name w:val="Table Grid"/>
    <w:basedOn w:val="TableNormal"/>
    <w:uiPriority w:val="99"/>
    <w:rsid w:val="0040766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B06"/>
    <w:pPr>
      <w:spacing w:line="240" w:lineRule="auto"/>
    </w:pPr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B06"/>
    <w:rPr>
      <w:rFonts w:ascii="华文仿宋" w:eastAsia="华文仿宋" w:hAnsi="华文仿宋" w:cs="华文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46</Words>
  <Characters>266</Characters>
  <Application>Microsoft Office Outlook</Application>
  <DocSecurity>0</DocSecurity>
  <Lines>0</Lines>
  <Paragraphs>0</Paragraphs>
  <ScaleCrop>false</ScaleCrop>
  <Company>IBM (China)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willyhoo</dc:creator>
  <cp:keywords/>
  <dc:description/>
  <cp:lastModifiedBy>zhouyiming</cp:lastModifiedBy>
  <cp:revision>8</cp:revision>
  <cp:lastPrinted>2016-08-29T06:21:00Z</cp:lastPrinted>
  <dcterms:created xsi:type="dcterms:W3CDTF">2016-08-29T06:22:00Z</dcterms:created>
  <dcterms:modified xsi:type="dcterms:W3CDTF">2016-09-05T06:31:00Z</dcterms:modified>
</cp:coreProperties>
</file>